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624748">
        <w:rPr>
          <w:rFonts w:hint="eastAsia"/>
          <w:b/>
          <w:noProof/>
          <w:sz w:val="24"/>
          <w:lang w:eastAsia="zh-CN"/>
        </w:rPr>
        <w:t>#8</w:t>
      </w:r>
      <w:r w:rsidR="00F361AE">
        <w:rPr>
          <w:rFonts w:hint="eastAsia"/>
          <w:b/>
          <w:noProof/>
          <w:sz w:val="24"/>
          <w:lang w:eastAsia="zh-CN"/>
        </w:rPr>
        <w:t>7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3875E4">
        <w:rPr>
          <w:b/>
          <w:i/>
          <w:noProof/>
          <w:sz w:val="28"/>
        </w:rPr>
        <w:t>180</w:t>
      </w:r>
      <w:r w:rsidR="003875E4">
        <w:rPr>
          <w:rFonts w:hint="eastAsia"/>
          <w:b/>
          <w:i/>
          <w:noProof/>
          <w:sz w:val="28"/>
          <w:lang w:eastAsia="zh-CN"/>
        </w:rPr>
        <w:t>6432</w:t>
      </w:r>
    </w:p>
    <w:p w:rsidR="001E41F3" w:rsidRDefault="007D5DF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Busan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Korea</w:t>
      </w:r>
      <w:r w:rsidR="00624748">
        <w:rPr>
          <w:b/>
          <w:noProof/>
          <w:sz w:val="24"/>
        </w:rPr>
        <w:t xml:space="preserve">, </w:t>
      </w:r>
      <w:r w:rsidR="009E729C" w:rsidRPr="009E729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Pr="007D5DFF">
        <w:rPr>
          <w:rFonts w:hint="eastAsia"/>
          <w:b/>
          <w:noProof/>
          <w:sz w:val="24"/>
          <w:vertAlign w:val="superscript"/>
          <w:lang w:eastAsia="zh-CN"/>
        </w:rPr>
        <w:t>s</w:t>
      </w:r>
      <w:r w:rsidR="00624748" w:rsidRPr="00624748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670B0B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D5DF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044E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7D5DFF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4024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9B6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4748">
              <w:rPr>
                <w:noProof/>
              </w:rPr>
              <w:t>Draft CR for NR Random Access</w:t>
            </w:r>
            <w:r w:rsidR="00BC129B">
              <w:rPr>
                <w:rFonts w:hint="eastAsia"/>
                <w:noProof/>
                <w:lang w:eastAsia="zh-CN"/>
              </w:rPr>
              <w:t xml:space="preserve"> Correction and Maintainence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402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4024A6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4024A6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F6B" w:rsidRPr="0025449E" w:rsidRDefault="009B6A74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The latest </w:t>
            </w:r>
            <w:r>
              <w:rPr>
                <w:rFonts w:hint="eastAsia"/>
                <w:noProof/>
                <w:lang w:eastAsia="zh-CN"/>
              </w:rPr>
              <w:t xml:space="preserve">random access section in </w:t>
            </w:r>
            <w:r>
              <w:rPr>
                <w:rFonts w:hint="eastAsia"/>
                <w:noProof/>
                <w:lang w:eastAsia="ko-KR"/>
              </w:rPr>
              <w:t>TS 38.</w:t>
            </w:r>
            <w:r>
              <w:rPr>
                <w:rFonts w:hint="eastAsia"/>
                <w:noProof/>
                <w:lang w:eastAsia="zh-CN"/>
              </w:rPr>
              <w:t>133</w:t>
            </w:r>
            <w:r w:rsidRPr="009C0602">
              <w:rPr>
                <w:rFonts w:hint="eastAsia"/>
                <w:noProof/>
                <w:lang w:eastAsia="ko-KR"/>
              </w:rPr>
              <w:t xml:space="preserve"> contains several errors and typos which should be corrected.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D5DF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6A74" w:rsidRPr="006519E9" w:rsidRDefault="009B6A74" w:rsidP="009B6A74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6519E9">
              <w:rPr>
                <w:rFonts w:hint="eastAsia"/>
                <w:b/>
                <w:noProof/>
                <w:lang w:eastAsia="zh-CN"/>
              </w:rPr>
              <w:t xml:space="preserve">General: </w:t>
            </w:r>
          </w:p>
          <w:p w:rsidR="009B6A74" w:rsidRDefault="009B6A74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6A74">
              <w:rPr>
                <w:noProof/>
                <w:lang w:eastAsia="zh-CN"/>
              </w:rPr>
              <w:t xml:space="preserve">- 'SS/PBCH block' is replaced </w:t>
            </w:r>
            <w:r w:rsidR="006519E9">
              <w:rPr>
                <w:rFonts w:hint="eastAsia"/>
                <w:noProof/>
                <w:lang w:eastAsia="zh-CN"/>
              </w:rPr>
              <w:t>by</w:t>
            </w:r>
            <w:r w:rsidRPr="009B6A74">
              <w:rPr>
                <w:noProof/>
                <w:lang w:eastAsia="zh-CN"/>
              </w:rPr>
              <w:t xml:space="preserve"> 'SSB';</w:t>
            </w:r>
          </w:p>
          <w:p w:rsidR="006519E9" w:rsidRDefault="006519E9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'</w:t>
            </w:r>
            <w:r w:rsidR="00B52C41">
              <w:rPr>
                <w:noProof/>
                <w:lang w:eastAsia="zh-CN"/>
              </w:rPr>
              <w:t>PRACH resource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 xml:space="preserve"> is replaced by </w:t>
            </w:r>
            <w:r w:rsidRPr="009B6A74">
              <w:rPr>
                <w:noProof/>
                <w:lang w:eastAsia="zh-CN"/>
              </w:rPr>
              <w:t>'</w:t>
            </w:r>
            <w:r w:rsidR="00B52C41">
              <w:rPr>
                <w:rFonts w:hint="eastAsia"/>
                <w:noProof/>
                <w:lang w:eastAsia="zh-CN"/>
              </w:rPr>
              <w:t>PRACH occassion</w:t>
            </w:r>
            <w:r w:rsidRPr="009B6A74">
              <w:rPr>
                <w:noProof/>
                <w:lang w:eastAsia="zh-CN"/>
              </w:rPr>
              <w:t>'</w:t>
            </w:r>
            <w:r w:rsidR="005207C8">
              <w:rPr>
                <w:rFonts w:hint="eastAsia"/>
                <w:noProof/>
                <w:lang w:eastAsia="zh-CN"/>
              </w:rPr>
              <w:t xml:space="preserve"> for transmission time-domain opportunity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5207C8" w:rsidRDefault="005207C8" w:rsidP="005207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noProof/>
                <w:lang w:eastAsia="zh-CN"/>
              </w:rPr>
              <w:t>PRACH resource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 xml:space="preserve"> is replaced by 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>PRACH occassion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 xml:space="preserve"> for transmission time-domain opportunity;</w:t>
            </w:r>
          </w:p>
          <w:p w:rsidR="009B6A74" w:rsidRDefault="006519E9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r</w:t>
            </w:r>
            <w:r w:rsidRPr="006803C2">
              <w:t xml:space="preserve">andom </w:t>
            </w:r>
            <w:r>
              <w:rPr>
                <w:rFonts w:hint="eastAsia"/>
                <w:lang w:eastAsia="zh-CN"/>
              </w:rPr>
              <w:t>a</w:t>
            </w:r>
            <w:r w:rsidRPr="006803C2">
              <w:t xml:space="preserve">ccess </w:t>
            </w:r>
            <w:r>
              <w:rPr>
                <w:rFonts w:hint="eastAsia"/>
                <w:lang w:eastAsia="zh-CN"/>
              </w:rPr>
              <w:t>p</w:t>
            </w:r>
            <w:r w:rsidRPr="006803C2">
              <w:t>reamble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 xml:space="preserve"> is replaced by </w:t>
            </w:r>
            <w:r w:rsidRPr="009B6A74">
              <w:rPr>
                <w:noProof/>
                <w:lang w:eastAsia="zh-CN"/>
              </w:rPr>
              <w:t>'</w:t>
            </w:r>
            <w:r w:rsidR="00CF4D2F">
              <w:rPr>
                <w:rFonts w:hint="eastAsia"/>
                <w:lang w:eastAsia="zh-CN"/>
              </w:rPr>
              <w:t>R</w:t>
            </w:r>
            <w:r w:rsidRPr="006803C2">
              <w:t xml:space="preserve">andom </w:t>
            </w:r>
            <w:r w:rsidR="00CF4D2F">
              <w:rPr>
                <w:rFonts w:hint="eastAsia"/>
                <w:lang w:eastAsia="zh-CN"/>
              </w:rPr>
              <w:t>A</w:t>
            </w:r>
            <w:r w:rsidRPr="006803C2">
              <w:t xml:space="preserve">ccess </w:t>
            </w:r>
            <w:r w:rsidR="00CF4D2F">
              <w:rPr>
                <w:rFonts w:hint="eastAsia"/>
                <w:lang w:eastAsia="zh-CN"/>
              </w:rPr>
              <w:t>P</w:t>
            </w:r>
            <w:r w:rsidRPr="006803C2">
              <w:t>reamble</w:t>
            </w:r>
            <w:r>
              <w:rPr>
                <w:rFonts w:hint="eastAsia"/>
                <w:lang w:eastAsia="zh-CN"/>
              </w:rPr>
              <w:t>s</w:t>
            </w:r>
            <w:r w:rsidRPr="009B6A74">
              <w:rPr>
                <w:noProof/>
                <w:lang w:eastAsia="zh-CN"/>
              </w:rPr>
              <w:t>'</w:t>
            </w:r>
            <w:r w:rsidR="00B52C41">
              <w:rPr>
                <w:rFonts w:hint="eastAsia"/>
                <w:noProof/>
                <w:lang w:eastAsia="zh-CN"/>
              </w:rPr>
              <w:t>;</w:t>
            </w:r>
          </w:p>
          <w:p w:rsidR="00CF4D2F" w:rsidRPr="006519E9" w:rsidRDefault="00CF4D2F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Description for beam failure recovery is corrected, i.e., random access procedure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beam failure recovery. </w:t>
            </w:r>
          </w:p>
          <w:p w:rsidR="009B6A74" w:rsidRDefault="009B6A74" w:rsidP="009B6A7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519E9" w:rsidRDefault="006519E9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Section 6.2.2.2</w:t>
            </w:r>
            <w:r w:rsidRPr="006519E9">
              <w:rPr>
                <w:rFonts w:hint="eastAsia"/>
                <w:b/>
                <w:noProof/>
                <w:lang w:eastAsia="zh-CN"/>
              </w:rPr>
              <w:t>:</w:t>
            </w:r>
          </w:p>
          <w:p w:rsidR="006519E9" w:rsidRDefault="00CF4D2F" w:rsidP="00CF4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</w:t>
            </w:r>
            <w:r w:rsidRPr="00CF4D2F">
              <w:rPr>
                <w:noProof/>
                <w:lang w:eastAsia="zh-CN"/>
              </w:rPr>
              <w:t xml:space="preserve">bsolute power </w:t>
            </w:r>
            <w:r>
              <w:rPr>
                <w:rFonts w:hint="eastAsia"/>
                <w:noProof/>
                <w:lang w:eastAsia="zh-CN"/>
              </w:rPr>
              <w:t xml:space="preserve">and relative power accuracy reference to TS38.101-2 is removed </w:t>
            </w:r>
            <w:r>
              <w:rPr>
                <w:noProof/>
                <w:lang w:eastAsia="zh-CN"/>
              </w:rPr>
              <w:t>because</w:t>
            </w:r>
            <w:r>
              <w:rPr>
                <w:rFonts w:hint="eastAsia"/>
                <w:noProof/>
                <w:lang w:eastAsia="zh-CN"/>
              </w:rPr>
              <w:t xml:space="preserve"> no counterpart is defined for FR2</w:t>
            </w:r>
            <w:r w:rsidR="00B52C41">
              <w:rPr>
                <w:rFonts w:hint="eastAsia"/>
                <w:noProof/>
                <w:lang w:eastAsia="zh-CN"/>
              </w:rPr>
              <w:t>.</w:t>
            </w:r>
          </w:p>
          <w:p w:rsidR="00CF4D2F" w:rsidRDefault="00CF4D2F" w:rsidP="00CF4D2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F4D2F" w:rsidRDefault="00CF4D2F" w:rsidP="00CF4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Section 6.2.2.2.1 (Contention based random access)</w:t>
            </w:r>
            <w:r w:rsidRPr="006519E9">
              <w:rPr>
                <w:rFonts w:hint="eastAsia"/>
                <w:b/>
                <w:noProof/>
                <w:lang w:eastAsia="zh-CN"/>
              </w:rPr>
              <w:t>:</w:t>
            </w:r>
          </w:p>
          <w:p w:rsidR="00CF4D2F" w:rsidRDefault="00CF4D2F" w:rsidP="00CF4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Correct the </w:t>
            </w:r>
            <w:r w:rsidRPr="00CF4D2F">
              <w:rPr>
                <w:noProof/>
                <w:lang w:eastAsia="zh-CN"/>
              </w:rPr>
              <w:t xml:space="preserve">PRACH occasions </w:t>
            </w:r>
            <w:r>
              <w:rPr>
                <w:rFonts w:hint="eastAsia"/>
                <w:noProof/>
                <w:lang w:eastAsia="zh-CN"/>
              </w:rPr>
              <w:t xml:space="preserve">selection mechanism by using the </w:t>
            </w:r>
            <w:r w:rsidRPr="00CF4D2F">
              <w:rPr>
                <w:noProof/>
                <w:lang w:eastAsia="zh-CN"/>
              </w:rPr>
              <w:t xml:space="preserve">restrictions given by the </w:t>
            </w:r>
            <w:r w:rsidRPr="00CF4D2F">
              <w:rPr>
                <w:i/>
                <w:noProof/>
                <w:lang w:eastAsia="zh-CN"/>
              </w:rPr>
              <w:t>ra-ssb-OccasionMaskIndex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CF4D2F" w:rsidRDefault="00CF4D2F" w:rsidP="00CF4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Requirement related to </w:t>
            </w:r>
            <w:r>
              <w:rPr>
                <w:noProof/>
                <w:lang w:eastAsia="zh-CN"/>
              </w:rPr>
              <w:t>‘</w:t>
            </w:r>
            <w:r w:rsidRPr="00CF4D2F">
              <w:rPr>
                <w:noProof/>
                <w:lang w:eastAsia="zh-CN"/>
              </w:rPr>
              <w:t>multiple preamble transmission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 removed due to </w:t>
            </w:r>
            <w:r w:rsidR="00B52C41">
              <w:rPr>
                <w:rFonts w:hint="eastAsia"/>
                <w:noProof/>
                <w:lang w:eastAsia="zh-CN"/>
              </w:rPr>
              <w:t>the similar handling in RAN1 and RAN2 specfic</w:t>
            </w:r>
            <w:r w:rsidR="00C332D9">
              <w:rPr>
                <w:rFonts w:hint="eastAsia"/>
                <w:noProof/>
                <w:lang w:eastAsia="zh-CN"/>
              </w:rPr>
              <w:t>iation;</w:t>
            </w:r>
          </w:p>
          <w:p w:rsidR="009B6A74" w:rsidRDefault="00C332D9" w:rsidP="009B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9B6A74" w:rsidRPr="009B6A74">
              <w:rPr>
                <w:noProof/>
                <w:lang w:eastAsia="zh-CN"/>
              </w:rPr>
              <w:t>The case for the multiple PRACH occasions in FDM is missing, and needs to be clarified.</w:t>
            </w:r>
            <w:r w:rsidR="009B6A74">
              <w:rPr>
                <w:rFonts w:hint="eastAsia"/>
                <w:noProof/>
                <w:lang w:eastAsia="zh-CN"/>
              </w:rPr>
              <w:t xml:space="preserve"> </w:t>
            </w:r>
          </w:p>
          <w:p w:rsidR="009B6A74" w:rsidRDefault="009B6A74" w:rsidP="009B6A7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B52C41" w:rsidRPr="005207C8" w:rsidRDefault="00B52C41" w:rsidP="005207C8">
            <w:pPr>
              <w:pStyle w:val="CRCoverPage"/>
              <w:tabs>
                <w:tab w:val="left" w:pos="5629"/>
              </w:tabs>
              <w:spacing w:after="0"/>
              <w:rPr>
                <w:b/>
                <w:noProof/>
                <w:lang w:eastAsia="zh-CN"/>
              </w:rPr>
            </w:pPr>
            <w:r w:rsidRPr="005207C8">
              <w:rPr>
                <w:rFonts w:hint="eastAsia"/>
                <w:b/>
                <w:noProof/>
                <w:lang w:eastAsia="zh-CN"/>
              </w:rPr>
              <w:t>Section 6.2.2.2.2 (</w:t>
            </w:r>
            <w:r w:rsidR="005207C8" w:rsidRPr="005207C8">
              <w:rPr>
                <w:b/>
                <w:lang w:eastAsia="zh-CN"/>
              </w:rPr>
              <w:t>Non-Contention based random access</w:t>
            </w:r>
            <w:r w:rsidRPr="005207C8">
              <w:rPr>
                <w:rFonts w:hint="eastAsia"/>
                <w:b/>
                <w:noProof/>
                <w:lang w:eastAsia="zh-CN"/>
              </w:rPr>
              <w:t>):</w:t>
            </w:r>
            <w:r w:rsidR="005207C8" w:rsidRPr="005207C8">
              <w:rPr>
                <w:b/>
                <w:noProof/>
                <w:lang w:eastAsia="zh-CN"/>
              </w:rPr>
              <w:tab/>
            </w:r>
          </w:p>
          <w:p w:rsidR="005207C8" w:rsidRDefault="005207C8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>contention free</w:t>
            </w:r>
            <w:r w:rsidRPr="009B6A74">
              <w:rPr>
                <w:noProof/>
                <w:lang w:eastAsia="zh-CN"/>
              </w:rPr>
              <w:t xml:space="preserve">' is replaced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9B6A74">
              <w:rPr>
                <w:noProof/>
                <w:lang w:eastAsia="zh-CN"/>
              </w:rPr>
              <w:t xml:space="preserve"> '</w:t>
            </w:r>
            <w:r>
              <w:rPr>
                <w:rFonts w:hint="eastAsia"/>
                <w:noProof/>
                <w:lang w:eastAsia="zh-CN"/>
              </w:rPr>
              <w:t>contention-free</w:t>
            </w:r>
            <w:r w:rsidRPr="009B6A74">
              <w:rPr>
                <w:noProof/>
                <w:lang w:eastAsia="zh-CN"/>
              </w:rPr>
              <w:t>';</w:t>
            </w:r>
          </w:p>
          <w:p w:rsidR="005207C8" w:rsidRDefault="005207C8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The condition of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the contention-free Random Access Resources associated with SSBs or CSI-RSs explicitly provided by RRC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 added;</w:t>
            </w:r>
          </w:p>
          <w:p w:rsidR="006A05EC" w:rsidRDefault="00B52C41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'</w:t>
            </w:r>
            <w:proofErr w:type="spellStart"/>
            <w:r w:rsidRPr="006803C2">
              <w:rPr>
                <w:rFonts w:cs="v4.2.0" w:hint="eastAsia"/>
                <w:i/>
                <w:lang w:eastAsia="zh-CN"/>
              </w:rPr>
              <w:t>rsrp</w:t>
            </w:r>
            <w:proofErr w:type="spellEnd"/>
            <w:r w:rsidRPr="006803C2">
              <w:rPr>
                <w:rFonts w:cs="v4.2.0" w:hint="eastAsia"/>
                <w:i/>
                <w:lang w:eastAsia="zh-CN"/>
              </w:rPr>
              <w:t>-</w:t>
            </w:r>
            <w:proofErr w:type="spellStart"/>
            <w:r w:rsidRPr="006803C2">
              <w:rPr>
                <w:rFonts w:cs="v4.2.0" w:hint="eastAsia"/>
                <w:i/>
                <w:lang w:eastAsia="zh-CN"/>
              </w:rPr>
              <w:t>dedicatedRACH</w:t>
            </w:r>
            <w:proofErr w:type="spellEnd"/>
            <w:r w:rsidRPr="006803C2">
              <w:rPr>
                <w:rFonts w:cs="v4.2.0" w:hint="eastAsia"/>
                <w:i/>
                <w:lang w:eastAsia="zh-CN"/>
              </w:rPr>
              <w:t>-Threshold</w:t>
            </w:r>
            <w:r w:rsidRPr="009B6A74">
              <w:rPr>
                <w:noProof/>
                <w:lang w:eastAsia="zh-CN"/>
              </w:rPr>
              <w:t xml:space="preserve"> '</w:t>
            </w:r>
            <w:r>
              <w:rPr>
                <w:rFonts w:hint="eastAsia"/>
                <w:noProof/>
                <w:lang w:eastAsia="zh-CN"/>
              </w:rPr>
              <w:t xml:space="preserve"> is replaced by 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i/>
                <w:noProof/>
                <w:lang w:eastAsia="ko-KR"/>
              </w:rPr>
              <w:t>cfra-csirs-DedicatedRACH-Threshold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5207C8" w:rsidRDefault="005207C8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Correct the </w:t>
            </w:r>
            <w:r w:rsidRPr="00CF4D2F">
              <w:rPr>
                <w:noProof/>
                <w:lang w:eastAsia="zh-CN"/>
              </w:rPr>
              <w:t xml:space="preserve">PRACH occasions </w:t>
            </w:r>
            <w:r>
              <w:rPr>
                <w:rFonts w:hint="eastAsia"/>
                <w:noProof/>
                <w:lang w:eastAsia="zh-CN"/>
              </w:rPr>
              <w:t xml:space="preserve">selection mechanism by using the </w:t>
            </w:r>
            <w:r w:rsidRPr="00CF4D2F">
              <w:rPr>
                <w:noProof/>
                <w:lang w:eastAsia="zh-CN"/>
              </w:rPr>
              <w:t xml:space="preserve">restrictions </w:t>
            </w:r>
            <w:r w:rsidRPr="00CF4D2F">
              <w:rPr>
                <w:noProof/>
                <w:lang w:eastAsia="zh-CN"/>
              </w:rPr>
              <w:lastRenderedPageBreak/>
              <w:t xml:space="preserve">given by the </w:t>
            </w:r>
            <w:r>
              <w:rPr>
                <w:noProof/>
                <w:lang w:eastAsia="zh-CN"/>
              </w:rPr>
              <w:t>‘</w:t>
            </w:r>
            <w:r w:rsidRPr="00CF4D2F">
              <w:rPr>
                <w:i/>
                <w:noProof/>
                <w:lang w:eastAsia="zh-CN"/>
              </w:rPr>
              <w:t>ra-ssb-OccasionMaskIndex</w:t>
            </w:r>
            <w:r>
              <w:rPr>
                <w:i/>
                <w:noProof/>
                <w:lang w:eastAsia="zh-CN"/>
              </w:rPr>
              <w:t>’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‘</w:t>
            </w:r>
            <w:proofErr w:type="spellStart"/>
            <w:r w:rsidRPr="00BB6129">
              <w:rPr>
                <w:rFonts w:cs="v4.2.0" w:hint="eastAsia"/>
                <w:i/>
                <w:lang w:eastAsia="zh-CN"/>
              </w:rPr>
              <w:t>ra-OccasionList</w:t>
            </w:r>
            <w:proofErr w:type="spellEnd"/>
            <w:r>
              <w:rPr>
                <w:rFonts w:cs="v4.2.0"/>
                <w:i/>
                <w:lang w:eastAsia="zh-CN"/>
              </w:rPr>
              <w:t>’</w:t>
            </w:r>
            <w:r w:rsidRPr="005207C8">
              <w:rPr>
                <w:rFonts w:cs="v4.2.0" w:hint="eastAsia"/>
                <w:lang w:eastAsia="zh-CN"/>
              </w:rPr>
              <w:t>;</w:t>
            </w:r>
          </w:p>
          <w:p w:rsidR="00B52C41" w:rsidRDefault="00B52C41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Requirement related to </w:t>
            </w:r>
            <w:r>
              <w:rPr>
                <w:noProof/>
                <w:lang w:eastAsia="zh-CN"/>
              </w:rPr>
              <w:t>‘</w:t>
            </w:r>
            <w:r w:rsidRPr="00CF4D2F">
              <w:rPr>
                <w:noProof/>
                <w:lang w:eastAsia="zh-CN"/>
              </w:rPr>
              <w:t>multiple preamble transmission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 removed due to the similar handling in RAN1 and RAN2 specfic</w:t>
            </w:r>
            <w:r w:rsidR="00C332D9">
              <w:rPr>
                <w:rFonts w:hint="eastAsia"/>
                <w:noProof/>
                <w:lang w:eastAsia="zh-CN"/>
              </w:rPr>
              <w:t>iation;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5207C8" w:rsidRDefault="005207C8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>
              <w:rPr>
                <w:noProof/>
                <w:lang w:eastAsia="zh-CN"/>
              </w:rPr>
              <w:t>‘</w:t>
            </w:r>
            <w:r w:rsidRPr="006803C2">
              <w:rPr>
                <w:noProof/>
                <w:lang w:eastAsia="zh-CN"/>
              </w:rPr>
              <w:t>RA Response window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 differentiated by </w:t>
            </w:r>
            <w:r>
              <w:rPr>
                <w:noProof/>
                <w:lang w:eastAsia="zh-CN"/>
              </w:rPr>
              <w:t>‘</w:t>
            </w:r>
            <w:r w:rsidRPr="005207C8">
              <w:rPr>
                <w:noProof/>
                <w:lang w:eastAsia="zh-CN"/>
              </w:rPr>
              <w:t xml:space="preserve">configured in </w:t>
            </w:r>
            <w:r w:rsidRPr="005207C8">
              <w:rPr>
                <w:i/>
                <w:noProof/>
                <w:lang w:eastAsia="zh-CN"/>
              </w:rPr>
              <w:t>RACH-ConfigCommon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 xml:space="preserve">configured in </w:t>
            </w:r>
            <w:r w:rsidRPr="005207C8">
              <w:rPr>
                <w:i/>
                <w:noProof/>
                <w:lang w:eastAsia="zh-CN"/>
              </w:rPr>
              <w:t>BeamFailureRecoveryConfig</w:t>
            </w:r>
            <w:r>
              <w:rPr>
                <w:noProof/>
                <w:lang w:eastAsia="zh-CN"/>
              </w:rPr>
              <w:t>’</w:t>
            </w:r>
            <w:r w:rsidR="00C332D9">
              <w:rPr>
                <w:rFonts w:hint="eastAsia"/>
                <w:noProof/>
                <w:lang w:eastAsia="zh-CN"/>
              </w:rPr>
              <w:t>;</w:t>
            </w:r>
          </w:p>
          <w:p w:rsidR="00C332D9" w:rsidRDefault="00C332D9" w:rsidP="00C332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The case for the multiple PRACH occasions in FDM is missing, and needs to be clarified.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B52C41" w:rsidRPr="00B52C41" w:rsidRDefault="00B52C41" w:rsidP="00B52C41">
            <w:pPr>
              <w:pStyle w:val="CRCoverPage"/>
              <w:spacing w:after="0"/>
              <w:rPr>
                <w:ins w:id="3" w:author="Jackson Wang" w:date="2018-05-07T17:04:00Z"/>
                <w:noProof/>
                <w:highlight w:val="red"/>
                <w:lang w:eastAsia="zh-CN"/>
              </w:rPr>
            </w:pPr>
          </w:p>
          <w:p w:rsidR="00B52C41" w:rsidRDefault="00B52C41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Section 6.2.2.2.3 (</w:t>
            </w:r>
            <w:r w:rsidRPr="00B52C41">
              <w:rPr>
                <w:b/>
                <w:noProof/>
                <w:lang w:eastAsia="zh-CN"/>
              </w:rPr>
              <w:t>UE behaviour when configured with supplementary UL</w:t>
            </w:r>
            <w:r>
              <w:rPr>
                <w:rFonts w:hint="eastAsia"/>
                <w:b/>
                <w:noProof/>
                <w:lang w:eastAsia="zh-CN"/>
              </w:rPr>
              <w:t>)</w:t>
            </w:r>
            <w:r w:rsidRPr="006519E9">
              <w:rPr>
                <w:rFonts w:hint="eastAsia"/>
                <w:b/>
                <w:noProof/>
                <w:lang w:eastAsia="zh-CN"/>
              </w:rPr>
              <w:t>:</w:t>
            </w:r>
          </w:p>
          <w:p w:rsidR="00B52C41" w:rsidRDefault="00B52C41" w:rsidP="00B52C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B6A74">
              <w:rPr>
                <w:noProof/>
                <w:lang w:eastAsia="zh-CN"/>
              </w:rPr>
              <w:t>'</w:t>
            </w:r>
            <w:proofErr w:type="spellStart"/>
            <w:r w:rsidRPr="006519E9">
              <w:rPr>
                <w:rFonts w:cs="v4.2.0"/>
                <w:i/>
                <w:lang w:eastAsia="zh-CN"/>
              </w:rPr>
              <w:t>sul</w:t>
            </w:r>
            <w:proofErr w:type="spellEnd"/>
            <w:r w:rsidRPr="006519E9">
              <w:rPr>
                <w:rFonts w:cs="v4.2.0"/>
                <w:i/>
                <w:lang w:eastAsia="zh-CN"/>
              </w:rPr>
              <w:t>-RSRP-Threshold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 xml:space="preserve"> is replaced by </w:t>
            </w:r>
            <w:r w:rsidRPr="009B6A74">
              <w:rPr>
                <w:noProof/>
                <w:lang w:eastAsia="zh-CN"/>
              </w:rPr>
              <w:t>'</w:t>
            </w:r>
            <w:proofErr w:type="spellStart"/>
            <w:r>
              <w:rPr>
                <w:i/>
                <w:lang w:eastAsia="ko-KR"/>
              </w:rPr>
              <w:t>rsrp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ThresholdSSB</w:t>
            </w:r>
            <w:proofErr w:type="spellEnd"/>
            <w:r>
              <w:rPr>
                <w:i/>
                <w:lang w:eastAsia="ko-KR"/>
              </w:rPr>
              <w:t>-SUL</w:t>
            </w:r>
            <w:r w:rsidRPr="009B6A74"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B52C41" w:rsidRPr="007D5DFF" w:rsidRDefault="00B52C41" w:rsidP="00FA6316">
            <w:pPr>
              <w:pStyle w:val="CRCoverPage"/>
              <w:spacing w:after="0"/>
              <w:rPr>
                <w:noProof/>
                <w:highlight w:val="red"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D5DF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DFF" w:rsidRDefault="00670F6B" w:rsidP="00B52C41">
            <w:pPr>
              <w:pStyle w:val="CRCoverPage"/>
              <w:spacing w:after="0"/>
              <w:rPr>
                <w:noProof/>
                <w:highlight w:val="red"/>
              </w:rPr>
            </w:pPr>
            <w:r w:rsidRPr="00B52C41">
              <w:rPr>
                <w:rFonts w:hint="eastAsia"/>
                <w:noProof/>
                <w:lang w:eastAsia="zh-CN"/>
              </w:rPr>
              <w:t>R</w:t>
            </w:r>
            <w:r w:rsidR="000911B9" w:rsidRPr="00B52C41">
              <w:rPr>
                <w:noProof/>
              </w:rPr>
              <w:t>equirements</w:t>
            </w:r>
            <w:r w:rsidRPr="00B52C41">
              <w:rPr>
                <w:rFonts w:hint="eastAsia"/>
                <w:noProof/>
                <w:lang w:eastAsia="zh-CN"/>
              </w:rPr>
              <w:t xml:space="preserve"> for random access is not completed</w:t>
            </w:r>
            <w:r w:rsidR="004F61DB" w:rsidRPr="00B52C41">
              <w:rPr>
                <w:rFonts w:hint="eastAsia"/>
                <w:noProof/>
                <w:lang w:eastAsia="zh-CN"/>
              </w:rPr>
              <w:t xml:space="preserve"> and error exists</w:t>
            </w:r>
            <w:r w:rsidR="000911B9" w:rsidRPr="00B52C41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707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245A" w:rsidRPr="00E87617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7D5DFF" w:rsidRPr="00887F26" w:rsidRDefault="007D5DFF" w:rsidP="007D5DF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>6.2.2</w:t>
      </w:r>
      <w:r>
        <w:rPr>
          <w:lang w:val="en-US" w:eastAsia="ko-KR"/>
        </w:rPr>
        <w:tab/>
      </w:r>
      <w:r w:rsidRPr="00887F26">
        <w:rPr>
          <w:lang w:val="en-US" w:eastAsia="ko-KR"/>
        </w:rPr>
        <w:t>Random access</w:t>
      </w:r>
    </w:p>
    <w:p w:rsidR="007D5DFF" w:rsidRPr="00625739" w:rsidRDefault="007D5DFF" w:rsidP="007D5DFF">
      <w:pPr>
        <w:pStyle w:val="Heading4"/>
        <w:rPr>
          <w:lang w:eastAsia="ko-KR"/>
        </w:rPr>
      </w:pPr>
      <w:bookmarkStart w:id="4" w:name="_Toc503256068"/>
      <w:r w:rsidRPr="00625739">
        <w:rPr>
          <w:lang w:eastAsia="ko-KR"/>
        </w:rPr>
        <w:t>6.2.</w:t>
      </w:r>
      <w:r w:rsidRPr="009469BD">
        <w:rPr>
          <w:rFonts w:hint="eastAsia"/>
          <w:lang w:eastAsia="zh-CN"/>
        </w:rPr>
        <w:t>2</w:t>
      </w:r>
      <w:r w:rsidRPr="00625739">
        <w:rPr>
          <w:lang w:eastAsia="ko-KR"/>
        </w:rPr>
        <w:t>.1</w:t>
      </w:r>
      <w:r w:rsidRPr="00625739">
        <w:rPr>
          <w:lang w:eastAsia="ko-KR"/>
        </w:rPr>
        <w:tab/>
      </w:r>
      <w:r w:rsidRPr="00435489">
        <w:rPr>
          <w:rFonts w:hint="eastAsia"/>
          <w:lang w:eastAsia="zh-CN"/>
        </w:rPr>
        <w:tab/>
      </w:r>
      <w:r w:rsidRPr="00625739">
        <w:rPr>
          <w:lang w:eastAsia="ko-KR"/>
        </w:rPr>
        <w:t>Introduction</w:t>
      </w:r>
      <w:bookmarkEnd w:id="4"/>
    </w:p>
    <w:p w:rsidR="007D5DFF" w:rsidRPr="00E13692" w:rsidRDefault="007D5DFF" w:rsidP="007D5DFF">
      <w:pPr>
        <w:rPr>
          <w:lang w:val="en-US" w:eastAsia="zh-CN"/>
        </w:rPr>
      </w:pPr>
      <w:r w:rsidRPr="00AC4886">
        <w:rPr>
          <w:lang w:val="en-US" w:eastAsia="zh-CN"/>
        </w:rPr>
        <w:t xml:space="preserve">This clause contains requirements on the UE regarding </w:t>
      </w:r>
      <w:r>
        <w:rPr>
          <w:rFonts w:hint="eastAsia"/>
          <w:lang w:val="en-US" w:eastAsia="zh-CN"/>
        </w:rPr>
        <w:t>random access</w:t>
      </w:r>
      <w:r w:rsidRPr="00AC4886">
        <w:rPr>
          <w:lang w:val="en-US" w:eastAsia="zh-CN"/>
        </w:rPr>
        <w:t xml:space="preserve"> procedure.</w:t>
      </w:r>
      <w:r>
        <w:rPr>
          <w:rFonts w:hint="eastAsia"/>
          <w:lang w:val="en-US" w:eastAsia="zh-CN"/>
        </w:rPr>
        <w:t xml:space="preserve"> </w:t>
      </w:r>
      <w:r w:rsidRPr="00BA510D">
        <w:rPr>
          <w:lang w:val="en-US" w:eastAsia="zh-CN"/>
        </w:rPr>
        <w:t xml:space="preserve">The random access procedure is </w:t>
      </w:r>
      <w:r>
        <w:rPr>
          <w:rFonts w:hint="eastAsia"/>
          <w:lang w:val="en-US" w:eastAsia="zh-CN"/>
        </w:rPr>
        <w:t>initiated to</w:t>
      </w:r>
      <w:r w:rsidRPr="00BA510D">
        <w:rPr>
          <w:lang w:val="en-US" w:eastAsia="zh-CN"/>
        </w:rPr>
        <w:t xml:space="preserve"> establish </w:t>
      </w:r>
      <w:r>
        <w:rPr>
          <w:rFonts w:hint="eastAsia"/>
          <w:lang w:val="en-US" w:eastAsia="zh-CN"/>
        </w:rPr>
        <w:t>uplink time synchronization for a UE which either has not acquired or has lost its uplink synchronization, or to convey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request Other SI</w:t>
      </w:r>
      <w:r w:rsidRPr="006803C2">
        <w:rPr>
          <w:rFonts w:hint="eastAsia"/>
          <w:lang w:val="en-US" w:eastAsia="zh-CN"/>
        </w:rPr>
        <w:t xml:space="preserve">, </w:t>
      </w:r>
      <w:r w:rsidRPr="009625F8">
        <w:rPr>
          <w:rFonts w:hint="eastAsia"/>
          <w:lang w:val="en-US" w:eastAsia="zh-CN"/>
        </w:rPr>
        <w:t xml:space="preserve">or </w:t>
      </w:r>
      <w:del w:id="5" w:author="Jackson Wang" w:date="2018-05-07T17:47:00Z">
        <w:r w:rsidRPr="009625F8" w:rsidDel="009625F8">
          <w:rPr>
            <w:rFonts w:hint="eastAsia"/>
            <w:lang w:val="en-US" w:eastAsia="zh-CN"/>
          </w:rPr>
          <w:delText>to request</w:delText>
        </w:r>
      </w:del>
      <w:ins w:id="6" w:author="Jackson Wang" w:date="2018-05-07T17:47:00Z">
        <w:r w:rsidR="009625F8">
          <w:rPr>
            <w:rFonts w:hint="eastAsia"/>
            <w:lang w:val="en-US" w:eastAsia="zh-CN"/>
          </w:rPr>
          <w:t>for</w:t>
        </w:r>
      </w:ins>
      <w:r w:rsidRPr="009625F8">
        <w:rPr>
          <w:rFonts w:hint="eastAsia"/>
          <w:lang w:val="en-US" w:eastAsia="zh-CN"/>
        </w:rPr>
        <w:t xml:space="preserve"> beam failure recovery</w:t>
      </w:r>
      <w:r w:rsidRPr="009625F8">
        <w:rPr>
          <w:lang w:val="en-US" w:eastAsia="zh-CN"/>
        </w:rPr>
        <w:t>. T</w:t>
      </w:r>
      <w:r w:rsidRPr="00BA510D">
        <w:rPr>
          <w:lang w:val="en-US" w:eastAsia="zh-CN"/>
        </w:rPr>
        <w:t>he random</w:t>
      </w:r>
      <w:r>
        <w:rPr>
          <w:lang w:val="en-US" w:eastAsia="zh-CN"/>
        </w:rPr>
        <w:t xml:space="preserve"> access is specified in clause </w:t>
      </w:r>
      <w:r>
        <w:rPr>
          <w:rFonts w:hint="eastAsia"/>
          <w:lang w:val="en-US" w:eastAsia="zh-CN"/>
        </w:rPr>
        <w:t>8</w:t>
      </w:r>
      <w:r w:rsidRPr="00BA510D">
        <w:rPr>
          <w:lang w:val="en-US" w:eastAsia="zh-CN"/>
        </w:rPr>
        <w:t xml:space="preserve"> of TS 3</w:t>
      </w:r>
      <w:r>
        <w:rPr>
          <w:rFonts w:hint="eastAsia"/>
          <w:lang w:val="en-US" w:eastAsia="zh-CN"/>
        </w:rPr>
        <w:t>8</w:t>
      </w:r>
      <w:r w:rsidRPr="00BA510D">
        <w:rPr>
          <w:lang w:val="en-US" w:eastAsia="zh-CN"/>
        </w:rPr>
        <w:t>.213[3] and the control of the RACH transmission is spe</w:t>
      </w:r>
      <w:r>
        <w:rPr>
          <w:lang w:val="en-US" w:eastAsia="zh-CN"/>
        </w:rPr>
        <w:t xml:space="preserve">cified in clause </w:t>
      </w:r>
      <w:r>
        <w:rPr>
          <w:rFonts w:hint="eastAsia"/>
          <w:lang w:val="en-US" w:eastAsia="zh-CN"/>
        </w:rPr>
        <w:t>5.1</w:t>
      </w:r>
      <w:r>
        <w:rPr>
          <w:lang w:val="en-US" w:eastAsia="zh-CN"/>
        </w:rPr>
        <w:t xml:space="preserve"> of TS 3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.321[</w:t>
      </w:r>
      <w:r w:rsidRPr="00BA510D">
        <w:rPr>
          <w:lang w:val="en-US" w:eastAsia="zh-CN"/>
        </w:rPr>
        <w:t xml:space="preserve">7]. </w:t>
      </w:r>
    </w:p>
    <w:p w:rsidR="007D5DFF" w:rsidRPr="00625739" w:rsidRDefault="007D5DFF" w:rsidP="007D5DFF">
      <w:pPr>
        <w:pStyle w:val="Heading4"/>
        <w:rPr>
          <w:lang w:eastAsia="ko-KR"/>
        </w:rPr>
      </w:pPr>
      <w:bookmarkStart w:id="7" w:name="_Toc503256069"/>
      <w:r>
        <w:rPr>
          <w:lang w:eastAsia="ko-KR"/>
        </w:rPr>
        <w:t>6.2.</w:t>
      </w:r>
      <w:r w:rsidRPr="009469BD">
        <w:rPr>
          <w:rFonts w:hint="eastAsia"/>
          <w:lang w:eastAsia="zh-CN"/>
        </w:rPr>
        <w:t>2</w:t>
      </w:r>
      <w:r w:rsidRPr="00625739">
        <w:rPr>
          <w:lang w:eastAsia="ko-KR"/>
        </w:rPr>
        <w:t>.2</w:t>
      </w:r>
      <w:r w:rsidRPr="00625739">
        <w:rPr>
          <w:lang w:eastAsia="ko-KR"/>
        </w:rPr>
        <w:tab/>
      </w:r>
      <w:r w:rsidRPr="00435489">
        <w:rPr>
          <w:rFonts w:hint="eastAsia"/>
          <w:lang w:eastAsia="zh-CN"/>
        </w:rPr>
        <w:tab/>
      </w:r>
      <w:r w:rsidRPr="00625739">
        <w:rPr>
          <w:lang w:eastAsia="ko-KR"/>
        </w:rPr>
        <w:t>Requirements</w:t>
      </w:r>
      <w:bookmarkEnd w:id="7"/>
    </w:p>
    <w:p w:rsidR="007D5DFF" w:rsidRPr="000C7AFD" w:rsidRDefault="007D5DFF" w:rsidP="007D5DFF">
      <w:pPr>
        <w:rPr>
          <w:rFonts w:cs="v4.2.0"/>
          <w:lang w:eastAsia="zh-CN"/>
        </w:rPr>
      </w:pPr>
      <w:r w:rsidRPr="000C7AFD">
        <w:rPr>
          <w:rFonts w:cs="v4.2.0" w:hint="eastAsia"/>
          <w:lang w:eastAsia="zh-CN"/>
        </w:rPr>
        <w:t>T</w:t>
      </w:r>
      <w:r w:rsidRPr="000C7AFD">
        <w:rPr>
          <w:rFonts w:cs="v4.2.0"/>
        </w:rPr>
        <w:t>he UE shall have capability to calculate PRACH transmission power according to the PRACH power formula defined in TS 3</w:t>
      </w:r>
      <w:r w:rsidRPr="000C7AFD">
        <w:rPr>
          <w:rFonts w:cs="v4.2.0" w:hint="eastAsia"/>
          <w:lang w:eastAsia="zh-CN"/>
        </w:rPr>
        <w:t>8</w:t>
      </w:r>
      <w:r w:rsidRPr="000C7AFD">
        <w:rPr>
          <w:rFonts w:cs="v4.2.0"/>
        </w:rPr>
        <w:t>.213</w:t>
      </w:r>
      <w:r w:rsidRPr="000C7AFD">
        <w:rPr>
          <w:rFonts w:cs="v4.2.0" w:hint="eastAsia"/>
          <w:lang w:eastAsia="zh-CN"/>
        </w:rPr>
        <w:t xml:space="preserve"> </w:t>
      </w:r>
      <w:r w:rsidRPr="000C7AFD">
        <w:rPr>
          <w:rFonts w:cs="v4.2.0"/>
        </w:rPr>
        <w:t xml:space="preserve">[3] and apply this power level at the first preamble or additional preambles. The absolute power applied to the first preamble shall have an accuracy </w:t>
      </w:r>
      <w:r>
        <w:rPr>
          <w:rFonts w:cs="v4.2.0"/>
        </w:rPr>
        <w:t xml:space="preserve">as specified in </w:t>
      </w:r>
      <w:r w:rsidRPr="009F78D8">
        <w:rPr>
          <w:rFonts w:cs="v4.2.0" w:hint="eastAsia"/>
          <w:lang w:eastAsia="zh-CN"/>
        </w:rPr>
        <w:t>T</w:t>
      </w:r>
      <w:r w:rsidRPr="000C7AFD">
        <w:rPr>
          <w:rFonts w:cs="v4.2.0"/>
        </w:rPr>
        <w:t xml:space="preserve">able </w:t>
      </w:r>
      <w:r w:rsidRPr="000C7AFD">
        <w:rPr>
          <w:rFonts w:cs="v4.2.0" w:hint="eastAsia"/>
          <w:lang w:eastAsia="zh-CN"/>
        </w:rPr>
        <w:t>6.3.4.2-1</w:t>
      </w:r>
      <w:r w:rsidRPr="000C7AFD">
        <w:rPr>
          <w:rFonts w:cs="v4.2.0"/>
        </w:rPr>
        <w:t xml:space="preserve"> of TS 3</w:t>
      </w:r>
      <w:r w:rsidRPr="000C7AFD">
        <w:rPr>
          <w:rFonts w:cs="v4.2.0" w:hint="eastAsia"/>
          <w:lang w:eastAsia="zh-CN"/>
        </w:rPr>
        <w:t>8</w:t>
      </w:r>
      <w:r w:rsidRPr="000C7AFD">
        <w:rPr>
          <w:rFonts w:cs="v4.2.0"/>
        </w:rPr>
        <w:t>.101</w:t>
      </w:r>
      <w:r w:rsidRPr="000C7AFD">
        <w:rPr>
          <w:rFonts w:cs="v4.2.0" w:hint="eastAsia"/>
          <w:lang w:eastAsia="zh-CN"/>
        </w:rPr>
        <w:t>-1</w:t>
      </w:r>
      <w:r w:rsidRPr="000C7AFD">
        <w:rPr>
          <w:rFonts w:cs="v4.2.0"/>
        </w:rPr>
        <w:t>[</w:t>
      </w:r>
      <w:r>
        <w:rPr>
          <w:rFonts w:cs="v4.2.0"/>
        </w:rPr>
        <w:t>18</w:t>
      </w:r>
      <w:r w:rsidRPr="000C7AFD">
        <w:rPr>
          <w:rFonts w:cs="v4.2.0"/>
        </w:rPr>
        <w:t>]</w:t>
      </w:r>
      <w:r w:rsidRPr="000C7AFD">
        <w:rPr>
          <w:rFonts w:cs="v4.2.0" w:hint="eastAsia"/>
          <w:lang w:eastAsia="zh-CN"/>
        </w:rPr>
        <w:t xml:space="preserve"> for frequency range 1</w:t>
      </w:r>
      <w:del w:id="8" w:author="Jackson Wang" w:date="2018-05-08T10:40:00Z">
        <w:r w:rsidRPr="000C7AFD" w:rsidDel="00CF4D2F">
          <w:rPr>
            <w:rFonts w:cs="v4.2.0" w:hint="eastAsia"/>
            <w:lang w:eastAsia="zh-CN"/>
          </w:rPr>
          <w:delText xml:space="preserve"> [and </w:delText>
        </w:r>
        <w:r w:rsidDel="00CF4D2F">
          <w:rPr>
            <w:rFonts w:cs="v4.2.0" w:hint="eastAsia"/>
            <w:lang w:eastAsia="zh-CN"/>
          </w:rPr>
          <w:delText>in T</w:delText>
        </w:r>
        <w:r w:rsidRPr="000C7AFD" w:rsidDel="00CF4D2F">
          <w:rPr>
            <w:rFonts w:cs="v4.2.0" w:hint="eastAsia"/>
            <w:lang w:eastAsia="zh-CN"/>
          </w:rPr>
          <w:delText xml:space="preserve">able </w:delText>
        </w:r>
        <w:r w:rsidDel="00CF4D2F">
          <w:rPr>
            <w:rFonts w:cs="v4.2.0" w:hint="eastAsia"/>
            <w:lang w:eastAsia="zh-CN"/>
          </w:rPr>
          <w:delText>x.</w:delText>
        </w:r>
        <w:r w:rsidRPr="000C7AFD" w:rsidDel="00CF4D2F">
          <w:rPr>
            <w:rFonts w:cs="v4.2.0" w:hint="eastAsia"/>
            <w:lang w:eastAsia="zh-CN"/>
          </w:rPr>
          <w:delText xml:space="preserve">x of </w:delText>
        </w:r>
        <w:r w:rsidDel="00CF4D2F">
          <w:rPr>
            <w:rFonts w:cs="v4.2.0" w:hint="eastAsia"/>
            <w:lang w:eastAsia="zh-CN"/>
          </w:rPr>
          <w:delText>TS 38.101-2 [</w:delText>
        </w:r>
        <w:r w:rsidDel="00CF4D2F">
          <w:rPr>
            <w:rFonts w:cs="v4.2.0"/>
            <w:lang w:eastAsia="zh-CN"/>
          </w:rPr>
          <w:delText>19</w:delText>
        </w:r>
        <w:r w:rsidRPr="000C7AFD" w:rsidDel="00CF4D2F">
          <w:rPr>
            <w:rFonts w:cs="v4.2.0" w:hint="eastAsia"/>
            <w:lang w:eastAsia="zh-CN"/>
          </w:rPr>
          <w:delText>] for frequency range 2]</w:delText>
        </w:r>
      </w:del>
      <w:r w:rsidRPr="000C7AFD">
        <w:rPr>
          <w:rFonts w:cs="v4.2.0"/>
        </w:rPr>
        <w:t xml:space="preserve">. The relative power applied to additional preambles shall have an accuracy </w:t>
      </w:r>
      <w:r>
        <w:rPr>
          <w:rFonts w:cs="v4.2.0"/>
        </w:rPr>
        <w:t xml:space="preserve">as specified in </w:t>
      </w:r>
      <w:r w:rsidRPr="009F78D8">
        <w:rPr>
          <w:rFonts w:cs="v4.2.0" w:hint="eastAsia"/>
          <w:lang w:eastAsia="zh-CN"/>
        </w:rPr>
        <w:t>T</w:t>
      </w:r>
      <w:r w:rsidRPr="000C7AFD">
        <w:rPr>
          <w:rFonts w:cs="v4.2.0"/>
        </w:rPr>
        <w:t xml:space="preserve">able </w:t>
      </w:r>
      <w:r w:rsidRPr="000C7AFD">
        <w:rPr>
          <w:rFonts w:cs="v4.2.0" w:hint="eastAsia"/>
          <w:lang w:eastAsia="zh-CN"/>
        </w:rPr>
        <w:t>6.3.4.3-1</w:t>
      </w:r>
      <w:r w:rsidRPr="000C7AFD">
        <w:rPr>
          <w:rFonts w:cs="v4.2.0"/>
        </w:rPr>
        <w:t xml:space="preserve"> of TS 3</w:t>
      </w:r>
      <w:r w:rsidRPr="000C7AFD">
        <w:rPr>
          <w:rFonts w:cs="v4.2.0" w:hint="eastAsia"/>
          <w:lang w:eastAsia="zh-CN"/>
        </w:rPr>
        <w:t>8</w:t>
      </w:r>
      <w:r w:rsidRPr="000C7AFD">
        <w:rPr>
          <w:rFonts w:cs="v4.2.0"/>
        </w:rPr>
        <w:t>.101</w:t>
      </w:r>
      <w:r w:rsidRPr="000C7AFD">
        <w:rPr>
          <w:rFonts w:cs="v4.2.0" w:hint="eastAsia"/>
          <w:lang w:eastAsia="zh-CN"/>
        </w:rPr>
        <w:t>-1</w:t>
      </w:r>
      <w:r w:rsidRPr="000C7AFD">
        <w:rPr>
          <w:rFonts w:cs="v4.2.0"/>
        </w:rPr>
        <w:t>[</w:t>
      </w:r>
      <w:r>
        <w:rPr>
          <w:rFonts w:cs="v4.2.0"/>
          <w:lang w:eastAsia="zh-CN"/>
        </w:rPr>
        <w:t>18</w:t>
      </w:r>
      <w:r w:rsidRPr="000C7AFD">
        <w:rPr>
          <w:rFonts w:cs="v4.2.0"/>
        </w:rPr>
        <w:t>]</w:t>
      </w:r>
      <w:r w:rsidRPr="000C7AFD">
        <w:rPr>
          <w:rFonts w:cs="v4.2.0" w:hint="eastAsia"/>
          <w:lang w:eastAsia="zh-CN"/>
        </w:rPr>
        <w:t xml:space="preserve"> for frequency range 1</w:t>
      </w:r>
      <w:del w:id="9" w:author="Jackson Wang" w:date="2018-05-08T10:40:00Z">
        <w:r w:rsidRPr="000C7AFD" w:rsidDel="00CF4D2F">
          <w:rPr>
            <w:rFonts w:cs="v4.2.0" w:hint="eastAsia"/>
            <w:lang w:eastAsia="zh-CN"/>
          </w:rPr>
          <w:delText xml:space="preserve"> [and </w:delText>
        </w:r>
        <w:r w:rsidDel="00CF4D2F">
          <w:rPr>
            <w:rFonts w:cs="v4.2.0" w:hint="eastAsia"/>
            <w:lang w:eastAsia="zh-CN"/>
          </w:rPr>
          <w:delText>in Table x.</w:delText>
        </w:r>
        <w:r w:rsidRPr="000C7AFD" w:rsidDel="00CF4D2F">
          <w:rPr>
            <w:rFonts w:cs="v4.2.0" w:hint="eastAsia"/>
            <w:lang w:eastAsia="zh-CN"/>
          </w:rPr>
          <w:delText xml:space="preserve">x of </w:delText>
        </w:r>
        <w:r w:rsidDel="00CF4D2F">
          <w:rPr>
            <w:rFonts w:cs="v4.2.0" w:hint="eastAsia"/>
            <w:lang w:eastAsia="zh-CN"/>
          </w:rPr>
          <w:delText>TS 38.101-2 [</w:delText>
        </w:r>
        <w:r w:rsidDel="00CF4D2F">
          <w:rPr>
            <w:rFonts w:cs="v4.2.0"/>
            <w:lang w:eastAsia="zh-CN"/>
          </w:rPr>
          <w:delText>19</w:delText>
        </w:r>
        <w:r w:rsidRPr="000C7AFD" w:rsidDel="00CF4D2F">
          <w:rPr>
            <w:rFonts w:cs="v4.2.0" w:hint="eastAsia"/>
            <w:lang w:eastAsia="zh-CN"/>
          </w:rPr>
          <w:delText>] for frequency range 2]</w:delText>
        </w:r>
      </w:del>
      <w:r w:rsidRPr="000C7AFD">
        <w:rPr>
          <w:rFonts w:cs="v4.2.0"/>
        </w:rPr>
        <w:t>.</w:t>
      </w:r>
    </w:p>
    <w:p w:rsidR="007D5DFF" w:rsidRPr="00EC4178" w:rsidRDefault="007D5DFF" w:rsidP="007D5DFF">
      <w:pPr>
        <w:rPr>
          <w:rFonts w:cs="v4.2.0"/>
          <w:lang w:eastAsia="zh-CN"/>
        </w:rPr>
      </w:pPr>
      <w:r w:rsidRPr="00EC4178">
        <w:rPr>
          <w:rFonts w:cs="v4.2.0"/>
          <w:lang w:eastAsia="zh-CN"/>
        </w:rPr>
        <w:t xml:space="preserve">The UE shall indicate a Random Access problem to upper layers if the maximum number of preamble transmission counter has been reached for the random access procedure on </w:t>
      </w:r>
      <w:proofErr w:type="spellStart"/>
      <w:r>
        <w:rPr>
          <w:rFonts w:cs="v4.2.0" w:hint="eastAsia"/>
          <w:lang w:eastAsia="zh-CN"/>
        </w:rPr>
        <w:t>PCell</w:t>
      </w:r>
      <w:proofErr w:type="spellEnd"/>
      <w:r>
        <w:rPr>
          <w:rFonts w:cs="v4.2.0" w:hint="eastAsia"/>
          <w:lang w:eastAsia="zh-CN"/>
        </w:rPr>
        <w:t xml:space="preserve"> or </w:t>
      </w:r>
      <w:proofErr w:type="spellStart"/>
      <w:r w:rsidRPr="00EC4178">
        <w:rPr>
          <w:rFonts w:cs="v4.2.0" w:hint="eastAsia"/>
          <w:lang w:eastAsia="zh-CN"/>
        </w:rPr>
        <w:t>PSCell</w:t>
      </w:r>
      <w:proofErr w:type="spellEnd"/>
      <w:r w:rsidRPr="00EC4178">
        <w:rPr>
          <w:rFonts w:cs="v4.2.0"/>
          <w:lang w:eastAsia="zh-CN"/>
        </w:rPr>
        <w:t xml:space="preserve"> as specified in clause 5.1.4 in TS 3</w:t>
      </w:r>
      <w:r w:rsidRPr="000C7AFD">
        <w:rPr>
          <w:rFonts w:cs="v4.2.0" w:hint="eastAsia"/>
          <w:lang w:eastAsia="zh-CN"/>
        </w:rPr>
        <w:t>8</w:t>
      </w:r>
      <w:r w:rsidRPr="00EC4178">
        <w:rPr>
          <w:rFonts w:cs="v4.2.0"/>
          <w:lang w:eastAsia="zh-CN"/>
        </w:rPr>
        <w:t>.321 [7].</w:t>
      </w:r>
      <w:r w:rsidRPr="000C7AFD">
        <w:rPr>
          <w:rFonts w:cs="v4.2.0" w:hint="eastAsia"/>
          <w:lang w:eastAsia="zh-CN"/>
        </w:rPr>
        <w:t xml:space="preserve"> </w:t>
      </w:r>
    </w:p>
    <w:p w:rsidR="007D5DFF" w:rsidRDefault="007D5DFF" w:rsidP="007D5DFF">
      <w:pPr>
        <w:pStyle w:val="Heading5"/>
        <w:rPr>
          <w:lang w:eastAsia="zh-CN"/>
        </w:rPr>
      </w:pPr>
      <w:bookmarkStart w:id="10" w:name="_Toc503256070"/>
      <w:r>
        <w:rPr>
          <w:rFonts w:hint="eastAsia"/>
          <w:lang w:eastAsia="zh-CN"/>
        </w:rPr>
        <w:t>6.2.2.2.1</w:t>
      </w:r>
      <w:r>
        <w:rPr>
          <w:rFonts w:hint="eastAsia"/>
          <w:lang w:eastAsia="zh-CN"/>
        </w:rPr>
        <w:tab/>
        <w:t>Contention based random access</w:t>
      </w:r>
      <w:bookmarkEnd w:id="10"/>
    </w:p>
    <w:p w:rsidR="007D5DFF" w:rsidRPr="00EC4178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EC4178">
        <w:rPr>
          <w:lang w:eastAsia="zh-CN"/>
        </w:rPr>
        <w:t>6.2.2.</w:t>
      </w:r>
      <w:r w:rsidRPr="00EC4178">
        <w:rPr>
          <w:rFonts w:hint="eastAsia"/>
          <w:lang w:eastAsia="zh-CN"/>
        </w:rPr>
        <w:t>2</w:t>
      </w:r>
      <w:r w:rsidRPr="00EC4178">
        <w:rPr>
          <w:lang w:eastAsia="zh-CN"/>
        </w:rPr>
        <w:t>.1</w:t>
      </w:r>
      <w:r w:rsidRPr="00EC4178">
        <w:rPr>
          <w:rFonts w:hint="eastAsia"/>
          <w:lang w:eastAsia="zh-CN"/>
        </w:rPr>
        <w:t>.1</w:t>
      </w:r>
      <w:r w:rsidRPr="00EC4178">
        <w:rPr>
          <w:rFonts w:hint="eastAsia"/>
          <w:lang w:eastAsia="zh-CN"/>
        </w:rPr>
        <w:tab/>
      </w:r>
      <w:r w:rsidRPr="00EC4178">
        <w:rPr>
          <w:lang w:eastAsia="zh-CN"/>
        </w:rPr>
        <w:t xml:space="preserve">Correct behaviour when transmitting Random Access </w:t>
      </w:r>
      <w:r w:rsidRPr="00EC4178">
        <w:rPr>
          <w:rFonts w:hint="eastAsia"/>
          <w:lang w:eastAsia="zh-CN"/>
        </w:rPr>
        <w:t>Preamble</w:t>
      </w:r>
    </w:p>
    <w:p w:rsidR="007D5DFF" w:rsidRPr="006803C2" w:rsidRDefault="007D5DFF" w:rsidP="007D5DFF">
      <w:pPr>
        <w:rPr>
          <w:rFonts w:cs="v4.2.0"/>
          <w:lang w:eastAsia="zh-CN"/>
        </w:rPr>
      </w:pPr>
      <w:r w:rsidRPr="006803C2">
        <w:rPr>
          <w:rFonts w:cs="v4.2.0" w:hint="eastAsia"/>
          <w:lang w:eastAsia="zh-CN"/>
        </w:rPr>
        <w:t xml:space="preserve">With the UE selected </w:t>
      </w:r>
      <w:del w:id="11" w:author="Jackson Wang" w:date="2018-05-07T16:29:00Z">
        <w:r w:rsidRPr="006803C2" w:rsidDel="00B37514">
          <w:rPr>
            <w:rFonts w:cs="v4.2.0" w:hint="eastAsia"/>
            <w:lang w:eastAsia="zh-CN"/>
          </w:rPr>
          <w:delText>SS/PBCH block</w:delText>
        </w:r>
      </w:del>
      <w:ins w:id="12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 xml:space="preserve"> with SS-RSRP above </w:t>
      </w:r>
      <w:proofErr w:type="spellStart"/>
      <w:r w:rsidRPr="006803C2">
        <w:rPr>
          <w:rFonts w:cs="v4.2.0" w:hint="eastAsia"/>
          <w:i/>
          <w:lang w:eastAsia="zh-CN"/>
        </w:rPr>
        <w:t>rsrp-ThresholdSSB</w:t>
      </w:r>
      <w:proofErr w:type="spellEnd"/>
      <w:r w:rsidRPr="006803C2">
        <w:rPr>
          <w:rFonts w:cs="v4.2.0" w:hint="eastAsia"/>
          <w:lang w:eastAsia="zh-CN"/>
        </w:rPr>
        <w:t xml:space="preserve">, UE shall have the </w:t>
      </w:r>
      <w:r w:rsidRPr="006803C2">
        <w:rPr>
          <w:rFonts w:cs="v4.2.0"/>
          <w:lang w:eastAsia="zh-CN"/>
        </w:rPr>
        <w:t>capability</w:t>
      </w:r>
      <w:r w:rsidRPr="006803C2">
        <w:rPr>
          <w:rFonts w:cs="v4.2.0" w:hint="eastAsia"/>
          <w:lang w:eastAsia="zh-CN"/>
        </w:rPr>
        <w:t xml:space="preserve"> to </w:t>
      </w:r>
      <w:r w:rsidRPr="006803C2">
        <w:rPr>
          <w:rFonts w:cs="v4.2.0"/>
          <w:lang w:eastAsia="zh-CN"/>
        </w:rPr>
        <w:t xml:space="preserve">select a </w:t>
      </w:r>
      <w:r w:rsidRPr="006803C2">
        <w:t>Random Access Preamble</w:t>
      </w:r>
      <w:r w:rsidRPr="006803C2">
        <w:rPr>
          <w:rFonts w:cs="v4.2.0"/>
          <w:lang w:eastAsia="zh-CN"/>
        </w:rPr>
        <w:t xml:space="preserve"> randomly with equal probability from the </w:t>
      </w:r>
      <w:ins w:id="13" w:author="Jackson Wang" w:date="2018-05-07T17:21:00Z">
        <w:r w:rsidR="00AC1705" w:rsidRPr="006803C2">
          <w:t>Random Access Preamble</w:t>
        </w:r>
        <w:r w:rsidR="00AC1705">
          <w:rPr>
            <w:rFonts w:hint="eastAsia"/>
            <w:lang w:eastAsia="zh-CN"/>
          </w:rPr>
          <w:t>s</w:t>
        </w:r>
      </w:ins>
      <w:del w:id="14" w:author="Jackson Wang" w:date="2018-05-07T17:21:00Z">
        <w:r w:rsidRPr="006803C2" w:rsidDel="00AC1705">
          <w:rPr>
            <w:rFonts w:cs="v4.2.0"/>
            <w:lang w:eastAsia="zh-CN"/>
          </w:rPr>
          <w:delText>random access preambles</w:delText>
        </w:r>
      </w:del>
      <w:r w:rsidRPr="006803C2">
        <w:rPr>
          <w:rFonts w:cs="v4.2.0"/>
          <w:lang w:eastAsia="zh-CN"/>
        </w:rPr>
        <w:t xml:space="preserve"> associated with the selected </w:t>
      </w:r>
      <w:del w:id="15" w:author="Jackson Wang" w:date="2018-05-07T16:29:00Z">
        <w:r w:rsidRPr="006803C2" w:rsidDel="00B37514">
          <w:rPr>
            <w:rFonts w:cs="v4.2.0"/>
            <w:lang w:eastAsia="zh-CN"/>
          </w:rPr>
          <w:delText>SS</w:delText>
        </w:r>
        <w:r w:rsidRPr="006803C2" w:rsidDel="00B37514">
          <w:rPr>
            <w:rFonts w:cs="v4.2.0" w:hint="eastAsia"/>
            <w:lang w:eastAsia="zh-CN"/>
          </w:rPr>
          <w:delText>/PBCH</w:delText>
        </w:r>
        <w:r w:rsidRPr="006803C2" w:rsidDel="00B37514">
          <w:rPr>
            <w:rFonts w:cs="v4.2.0"/>
            <w:lang w:eastAsia="zh-CN"/>
          </w:rPr>
          <w:delText xml:space="preserve"> block</w:delText>
        </w:r>
      </w:del>
      <w:ins w:id="16" w:author="Jackson Wang" w:date="2018-05-07T16:29:00Z">
        <w:r w:rsidR="00B37514">
          <w:rPr>
            <w:rFonts w:cs="v4.2.0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 xml:space="preserve"> </w:t>
      </w:r>
      <w:r w:rsidRPr="006803C2">
        <w:rPr>
          <w:rFonts w:cs="v4.2.0"/>
          <w:lang w:eastAsia="zh-CN"/>
        </w:rPr>
        <w:t>if the association between Random Access Preambles and SS blocks is configured</w:t>
      </w:r>
      <w:r w:rsidRPr="006803C2">
        <w:rPr>
          <w:rFonts w:cs="v4.2.0" w:hint="eastAsia"/>
          <w:lang w:eastAsia="zh-CN"/>
        </w:rPr>
        <w:t xml:space="preserve">, </w:t>
      </w:r>
      <w:r w:rsidRPr="006803C2">
        <w:rPr>
          <w:rFonts w:cs="v4.2.0"/>
        </w:rPr>
        <w:t>as specified in clause 5.1.</w:t>
      </w:r>
      <w:r w:rsidRPr="006803C2">
        <w:rPr>
          <w:rFonts w:cs="v4.2.0" w:hint="eastAsia"/>
          <w:lang w:eastAsia="zh-CN"/>
        </w:rPr>
        <w:t>2</w:t>
      </w:r>
      <w:r w:rsidRPr="006803C2">
        <w:rPr>
          <w:rFonts w:cs="v4.2.0"/>
        </w:rPr>
        <w:t xml:space="preserve"> 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rPr>
          <w:rFonts w:cs="v4.2.0" w:hint="eastAsia"/>
          <w:lang w:eastAsia="zh-CN"/>
        </w:rPr>
        <w:t xml:space="preserve">. </w:t>
      </w:r>
    </w:p>
    <w:p w:rsidR="007D5DFF" w:rsidRDefault="007D5DFF" w:rsidP="007D5DFF">
      <w:pPr>
        <w:rPr>
          <w:ins w:id="17" w:author="Jackson Wang" w:date="2018-05-07T20:20:00Z"/>
          <w:rFonts w:cs="v4.2.0"/>
          <w:lang w:eastAsia="zh-CN"/>
        </w:rPr>
      </w:pPr>
      <w:r w:rsidRPr="006803C2">
        <w:rPr>
          <w:rFonts w:cs="v4.2.0" w:hint="eastAsia"/>
          <w:lang w:eastAsia="zh-CN"/>
        </w:rPr>
        <w:t xml:space="preserve">With the UE selected </w:t>
      </w:r>
      <w:del w:id="18" w:author="Jackson Wang" w:date="2018-05-07T16:29:00Z">
        <w:r w:rsidRPr="006803C2" w:rsidDel="00B37514">
          <w:rPr>
            <w:rFonts w:cs="v4.2.0" w:hint="eastAsia"/>
            <w:lang w:eastAsia="zh-CN"/>
          </w:rPr>
          <w:delText>SS/PBCH block</w:delText>
        </w:r>
      </w:del>
      <w:ins w:id="19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 xml:space="preserve"> with SS-RSRP above </w:t>
      </w:r>
      <w:proofErr w:type="spellStart"/>
      <w:r w:rsidRPr="006803C2">
        <w:rPr>
          <w:rFonts w:cs="v4.2.0" w:hint="eastAsia"/>
          <w:i/>
          <w:lang w:eastAsia="zh-CN"/>
        </w:rPr>
        <w:t>rsrp-ThresholdSSB</w:t>
      </w:r>
      <w:proofErr w:type="spellEnd"/>
      <w:r w:rsidRPr="006803C2">
        <w:rPr>
          <w:rFonts w:cs="v4.2.0" w:hint="eastAsia"/>
          <w:lang w:eastAsia="zh-CN"/>
        </w:rPr>
        <w:t>, UE shall have the capability to transmit Random Access Preamble on</w:t>
      </w:r>
      <w:r w:rsidRPr="006803C2">
        <w:rPr>
          <w:rFonts w:cs="v4.2.0"/>
          <w:lang w:eastAsia="zh-CN"/>
        </w:rPr>
        <w:t xml:space="preserve"> the next available PRACH occasion from the PRACH occasions corresponding to the selected </w:t>
      </w:r>
      <w:del w:id="20" w:author="Jackson Wang" w:date="2018-05-07T16:29:00Z">
        <w:r w:rsidRPr="006803C2" w:rsidDel="00B37514">
          <w:rPr>
            <w:rFonts w:cs="v4.2.0"/>
            <w:lang w:eastAsia="zh-CN"/>
          </w:rPr>
          <w:delText>SS</w:delText>
        </w:r>
        <w:r w:rsidRPr="006803C2" w:rsidDel="00B37514">
          <w:rPr>
            <w:rFonts w:cs="v4.2.0" w:hint="eastAsia"/>
            <w:lang w:eastAsia="zh-CN"/>
          </w:rPr>
          <w:delText>/PBCH</w:delText>
        </w:r>
        <w:r w:rsidRPr="006803C2" w:rsidDel="00B37514">
          <w:rPr>
            <w:rFonts w:cs="v4.2.0"/>
            <w:lang w:eastAsia="zh-CN"/>
          </w:rPr>
          <w:delText xml:space="preserve"> block</w:delText>
        </w:r>
      </w:del>
      <w:ins w:id="21" w:author="Jackson Wang" w:date="2018-05-07T16:29:00Z">
        <w:r w:rsidR="00B37514">
          <w:rPr>
            <w:rFonts w:cs="v4.2.0"/>
            <w:lang w:eastAsia="zh-CN"/>
          </w:rPr>
          <w:t>SSB</w:t>
        </w:r>
      </w:ins>
      <w:ins w:id="22" w:author="Jackson Wang" w:date="2018-05-07T17:56:00Z">
        <w:r w:rsidR="009625F8">
          <w:rPr>
            <w:rFonts w:cs="v4.2.0" w:hint="eastAsia"/>
            <w:lang w:eastAsia="zh-CN"/>
          </w:rPr>
          <w:t xml:space="preserve"> permitted by the restrictions given by the </w:t>
        </w:r>
        <w:proofErr w:type="spellStart"/>
        <w:r w:rsidR="009625F8" w:rsidRPr="004725C3">
          <w:rPr>
            <w:rFonts w:cs="v4.2.0" w:hint="eastAsia"/>
            <w:i/>
            <w:lang w:eastAsia="zh-CN"/>
          </w:rPr>
          <w:t>ra-ssb-OccasionMaskIndex</w:t>
        </w:r>
        <w:proofErr w:type="spellEnd"/>
        <w:r w:rsidR="009625F8">
          <w:rPr>
            <w:rFonts w:cs="v4.2.0" w:hint="eastAsia"/>
            <w:lang w:eastAsia="zh-CN"/>
          </w:rPr>
          <w:t xml:space="preserve"> if configured</w:t>
        </w:r>
      </w:ins>
      <w:r w:rsidRPr="006803C2">
        <w:rPr>
          <w:rFonts w:cs="v4.2.0" w:hint="eastAsia"/>
          <w:lang w:eastAsia="zh-CN"/>
        </w:rPr>
        <w:t xml:space="preserve">, if </w:t>
      </w:r>
      <w:r w:rsidRPr="006803C2">
        <w:rPr>
          <w:rFonts w:cs="v4.2.0"/>
          <w:lang w:eastAsia="zh-CN"/>
        </w:rPr>
        <w:t xml:space="preserve">the association between PRACH occasions and </w:t>
      </w:r>
      <w:del w:id="23" w:author="Jackson Wang" w:date="2018-05-07T16:29:00Z">
        <w:r w:rsidRPr="006803C2" w:rsidDel="00B37514">
          <w:rPr>
            <w:rFonts w:cs="v4.2.0"/>
            <w:lang w:eastAsia="zh-CN"/>
          </w:rPr>
          <w:delText>SS</w:delText>
        </w:r>
        <w:r w:rsidRPr="006803C2" w:rsidDel="00B37514">
          <w:rPr>
            <w:rFonts w:cs="v4.2.0" w:hint="eastAsia"/>
            <w:lang w:eastAsia="zh-CN"/>
          </w:rPr>
          <w:delText>/PBCH</w:delText>
        </w:r>
        <w:r w:rsidRPr="006803C2" w:rsidDel="00B37514">
          <w:rPr>
            <w:rFonts w:cs="v4.2.0"/>
            <w:lang w:eastAsia="zh-CN"/>
          </w:rPr>
          <w:delText xml:space="preserve"> block</w:delText>
        </w:r>
      </w:del>
      <w:ins w:id="24" w:author="Jackson Wang" w:date="2018-05-07T16:29:00Z">
        <w:r w:rsidR="00B37514">
          <w:rPr>
            <w:rFonts w:cs="v4.2.0"/>
            <w:lang w:eastAsia="zh-CN"/>
          </w:rPr>
          <w:t>SSB</w:t>
        </w:r>
      </w:ins>
      <w:r w:rsidRPr="006803C2">
        <w:rPr>
          <w:rFonts w:cs="v4.2.0"/>
          <w:lang w:eastAsia="zh-CN"/>
        </w:rPr>
        <w:t>s is configured</w:t>
      </w:r>
      <w:ins w:id="25" w:author="Jackson Wang" w:date="2018-05-08T13:11:00Z">
        <w:r w:rsidR="007D215F">
          <w:rPr>
            <w:rFonts w:cs="v4.2.0" w:hint="eastAsia"/>
            <w:lang w:eastAsia="zh-CN"/>
          </w:rPr>
          <w:t xml:space="preserve">, and </w:t>
        </w:r>
        <w:r w:rsidR="007D215F" w:rsidRPr="00A8391E">
          <w:rPr>
            <w:lang w:eastAsia="ko-KR"/>
          </w:rPr>
          <w:t xml:space="preserve">PRACH occasion </w:t>
        </w:r>
        <w:r w:rsidR="007D215F">
          <w:rPr>
            <w:rFonts w:hint="eastAsia"/>
            <w:lang w:eastAsia="zh-CN"/>
          </w:rPr>
          <w:t xml:space="preserve">shall be </w:t>
        </w:r>
        <w:r w:rsidR="007D215F" w:rsidRPr="00A8391E">
          <w:rPr>
            <w:lang w:eastAsia="ko-KR"/>
          </w:rPr>
          <w:t>randomly</w:t>
        </w:r>
        <w:r w:rsidR="007D215F">
          <w:rPr>
            <w:rFonts w:hint="eastAsia"/>
            <w:lang w:eastAsia="zh-CN"/>
          </w:rPr>
          <w:t xml:space="preserve"> selected</w:t>
        </w:r>
        <w:r w:rsidR="007D215F" w:rsidRPr="00A8391E">
          <w:rPr>
            <w:lang w:eastAsia="ko-KR"/>
          </w:rPr>
          <w:t xml:space="preserve"> with equal probability amongst </w:t>
        </w:r>
        <w:r w:rsidR="007D215F">
          <w:rPr>
            <w:rFonts w:hint="eastAsia"/>
            <w:lang w:eastAsia="ko-KR"/>
          </w:rPr>
          <w:t xml:space="preserve">the </w:t>
        </w:r>
        <w:r w:rsidR="007D215F">
          <w:rPr>
            <w:rFonts w:hint="eastAsia"/>
            <w:lang w:eastAsia="zh-CN"/>
          </w:rPr>
          <w:t xml:space="preserve">selected SSB associated </w:t>
        </w:r>
        <w:r w:rsidR="007D215F">
          <w:rPr>
            <w:rFonts w:hint="eastAsia"/>
            <w:lang w:eastAsia="ko-KR"/>
          </w:rPr>
          <w:t xml:space="preserve">PRACH occasions </w:t>
        </w:r>
        <w:r w:rsidR="007D215F">
          <w:rPr>
            <w:lang w:eastAsia="ko-KR"/>
          </w:rPr>
          <w:t>occurring</w:t>
        </w:r>
        <w:r w:rsidR="007D215F">
          <w:rPr>
            <w:rFonts w:hint="eastAsia"/>
            <w:lang w:eastAsia="ko-KR"/>
          </w:rPr>
          <w:t xml:space="preserve"> simultaneously but on different subcarriers</w:t>
        </w:r>
      </w:ins>
      <w:r w:rsidRPr="006803C2">
        <w:rPr>
          <w:rFonts w:cs="v4.2.0" w:hint="eastAsia"/>
          <w:lang w:eastAsia="zh-CN"/>
        </w:rPr>
        <w:t xml:space="preserve">, </w:t>
      </w:r>
      <w:r w:rsidRPr="006803C2">
        <w:rPr>
          <w:rFonts w:cs="v4.2.0"/>
        </w:rPr>
        <w:t>as specified in clause 5.1.</w:t>
      </w:r>
      <w:r w:rsidRPr="006803C2">
        <w:rPr>
          <w:rFonts w:cs="v4.2.0" w:hint="eastAsia"/>
          <w:lang w:eastAsia="zh-CN"/>
        </w:rPr>
        <w:t>2</w:t>
      </w:r>
      <w:r w:rsidRPr="006803C2">
        <w:rPr>
          <w:rFonts w:cs="v4.2.0"/>
        </w:rPr>
        <w:t xml:space="preserve"> 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rPr>
          <w:rFonts w:cs="v4.2.0" w:hint="eastAsia"/>
          <w:lang w:eastAsia="zh-CN"/>
        </w:rPr>
        <w:t xml:space="preserve">. </w:t>
      </w:r>
    </w:p>
    <w:p w:rsidR="007D5DFF" w:rsidRPr="006803C2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6803C2">
        <w:rPr>
          <w:lang w:eastAsia="zh-CN"/>
        </w:rPr>
        <w:t>6.2.2.</w:t>
      </w:r>
      <w:r w:rsidRPr="006803C2">
        <w:rPr>
          <w:rFonts w:hint="eastAsia"/>
          <w:lang w:eastAsia="zh-CN"/>
        </w:rPr>
        <w:t>2</w:t>
      </w:r>
      <w:r w:rsidRPr="006803C2">
        <w:rPr>
          <w:lang w:eastAsia="zh-CN"/>
        </w:rPr>
        <w:t>.1</w:t>
      </w:r>
      <w:r w:rsidRPr="006803C2">
        <w:rPr>
          <w:rFonts w:hint="eastAsia"/>
          <w:lang w:eastAsia="zh-CN"/>
        </w:rPr>
        <w:t>.2</w:t>
      </w:r>
      <w:r w:rsidRPr="006803C2">
        <w:rPr>
          <w:rFonts w:hint="eastAsia"/>
          <w:lang w:eastAsia="zh-CN"/>
        </w:rPr>
        <w:tab/>
      </w:r>
      <w:r w:rsidRPr="006803C2">
        <w:rPr>
          <w:lang w:eastAsia="zh-CN"/>
        </w:rPr>
        <w:t>Correct behaviour when receiving Random Access Response</w:t>
      </w:r>
    </w:p>
    <w:p w:rsidR="007D5DFF" w:rsidRPr="00EC4178" w:rsidRDefault="007D5DFF" w:rsidP="007D5DFF">
      <w:pPr>
        <w:rPr>
          <w:lang w:eastAsia="zh-CN"/>
        </w:rPr>
      </w:pPr>
      <w:r w:rsidRPr="006803C2">
        <w:t>The UE may stop monitoring for Random Access Response(s)</w:t>
      </w:r>
      <w:del w:id="26" w:author="Jackson Wang" w:date="2018-05-08T10:55:00Z">
        <w:r w:rsidRPr="006803C2" w:rsidDel="00B52C41">
          <w:rPr>
            <w:rFonts w:hint="eastAsia"/>
            <w:lang w:eastAsia="zh-CN"/>
          </w:rPr>
          <w:delText xml:space="preserve">, shall stop transmitting remaining preambles </w:delText>
        </w:r>
        <w:r w:rsidRPr="00B52C41" w:rsidDel="00B52C41">
          <w:rPr>
            <w:lang w:eastAsia="zh-CN"/>
          </w:rPr>
          <w:delText>if ‘multiple preamble transmission’ signalled</w:delText>
        </w:r>
        <w:r w:rsidRPr="006803C2" w:rsidDel="00B52C41">
          <w:rPr>
            <w:rFonts w:hint="eastAsia"/>
            <w:lang w:eastAsia="zh-CN"/>
          </w:rPr>
          <w:delText>,</w:delText>
        </w:r>
      </w:del>
      <w:r w:rsidRPr="006803C2">
        <w:t xml:space="preserve"> and shall transmit the msg3 if the Random Access Response contains a Random Access Preamble identifier corresponding to the transmitted Random Access Preamble.</w:t>
      </w:r>
    </w:p>
    <w:p w:rsidR="007D5DFF" w:rsidRPr="00EC4178" w:rsidRDefault="007D5DFF" w:rsidP="007D5DFF">
      <w:pPr>
        <w:rPr>
          <w:rFonts w:cs="v4.2.0"/>
        </w:rPr>
      </w:pPr>
      <w:r w:rsidRPr="00EC4178">
        <w:rPr>
          <w:rFonts w:cs="v4.2.0"/>
        </w:rPr>
        <w:t>The UE shall a</w:t>
      </w:r>
      <w:r w:rsidRPr="00EC4178">
        <w:rPr>
          <w:rFonts w:cs="v4.2.0"/>
          <w:lang w:eastAsia="zh-CN"/>
        </w:rPr>
        <w:t xml:space="preserve">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cs="v4.2.0" w:hint="eastAsia"/>
          <w:lang w:eastAsia="zh-CN"/>
        </w:rPr>
        <w:t>,</w:t>
      </w:r>
      <w:r w:rsidRPr="00EC4178">
        <w:rPr>
          <w:rFonts w:cs="v4.2.0"/>
        </w:rPr>
        <w:t xml:space="preserve">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if</w:t>
      </w:r>
      <w:r w:rsidRPr="00EC4178">
        <w:rPr>
          <w:noProof/>
        </w:rPr>
        <w:t xml:space="preserve"> all received Random Access Responses contain Random Access Preamble identifiers that do not match the transmitted Random Access Preamble</w:t>
      </w:r>
      <w:r w:rsidRPr="00EC4178">
        <w:rPr>
          <w:rFonts w:cs="v4.2.0"/>
        </w:rPr>
        <w:t>.</w:t>
      </w:r>
    </w:p>
    <w:p w:rsidR="007D5DFF" w:rsidRPr="00EC4178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EC4178">
        <w:rPr>
          <w:lang w:eastAsia="zh-CN"/>
        </w:rPr>
        <w:t>6.2.2.</w:t>
      </w:r>
      <w:r w:rsidRPr="00EC4178">
        <w:rPr>
          <w:rFonts w:hint="eastAsia"/>
          <w:lang w:eastAsia="zh-CN"/>
        </w:rPr>
        <w:t>2</w:t>
      </w:r>
      <w:r w:rsidRPr="00EC4178">
        <w:rPr>
          <w:lang w:eastAsia="zh-CN"/>
        </w:rPr>
        <w:t>.</w:t>
      </w:r>
      <w:r w:rsidRPr="00EC4178">
        <w:rPr>
          <w:rFonts w:hint="eastAsia"/>
          <w:lang w:eastAsia="zh-CN"/>
        </w:rPr>
        <w:t>1.3</w:t>
      </w:r>
      <w:r w:rsidRPr="00EC4178">
        <w:rPr>
          <w:lang w:eastAsia="zh-CN"/>
        </w:rPr>
        <w:tab/>
        <w:t>Correct behaviour when not receiving Random Access Response</w:t>
      </w:r>
    </w:p>
    <w:p w:rsidR="007D5DFF" w:rsidRPr="00EC4178" w:rsidRDefault="007D5DFF" w:rsidP="007D5DFF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cs="v4.2.0" w:hint="eastAsia"/>
          <w:lang w:eastAsia="zh-CN"/>
        </w:rPr>
        <w:t>,</w:t>
      </w:r>
      <w:r w:rsidRPr="00EC4178">
        <w:t xml:space="preserve"> and transmit </w:t>
      </w:r>
      <w:r w:rsidRPr="00EC4178">
        <w:rPr>
          <w:rFonts w:cs="v4.2.0"/>
        </w:rPr>
        <w:t>with the calculated PRACH transmission power</w:t>
      </w:r>
      <w:r w:rsidRPr="00EC4178">
        <w:t xml:space="preserve"> </w:t>
      </w:r>
      <w:r w:rsidRPr="00EC4178">
        <w:rPr>
          <w:lang w:eastAsia="zh-CN"/>
        </w:rPr>
        <w:t>when</w:t>
      </w:r>
      <w:r w:rsidRPr="00EC4178">
        <w:t xml:space="preserve"> </w:t>
      </w:r>
      <w:r w:rsidRPr="00EC4178">
        <w:rPr>
          <w:noProof/>
        </w:rPr>
        <w:t xml:space="preserve">the backoff time expires </w:t>
      </w:r>
      <w:r w:rsidRPr="00EC4178">
        <w:rPr>
          <w:noProof/>
          <w:lang w:eastAsia="zh-CN"/>
        </w:rPr>
        <w:t>if no Random Access Response is received within the RA Response window</w:t>
      </w:r>
      <w:r w:rsidRPr="00EC4178">
        <w:t xml:space="preserve"> defined in clause 5.1.4 </w:t>
      </w:r>
      <w:r w:rsidRPr="00EC4178">
        <w:rPr>
          <w:rFonts w:hint="eastAsia"/>
          <w:lang w:eastAsia="zh-CN"/>
        </w:rPr>
        <w:t xml:space="preserve">in </w:t>
      </w:r>
      <w:r w:rsidRPr="00EC4178">
        <w:t>TS 3</w:t>
      </w:r>
      <w:r w:rsidRPr="00EC4178">
        <w:rPr>
          <w:rFonts w:hint="eastAsia"/>
          <w:lang w:eastAsia="zh-CN"/>
        </w:rPr>
        <w:t>8</w:t>
      </w:r>
      <w:r w:rsidRPr="00EC4178">
        <w:t>.321</w:t>
      </w:r>
      <w:r w:rsidRPr="00EC4178">
        <w:rPr>
          <w:rFonts w:hint="eastAsia"/>
          <w:lang w:eastAsia="zh-CN"/>
        </w:rPr>
        <w:t xml:space="preserve"> [7]</w:t>
      </w:r>
      <w:r w:rsidRPr="00EC4178">
        <w:rPr>
          <w:noProof/>
        </w:rPr>
        <w:t>.</w:t>
      </w:r>
    </w:p>
    <w:p w:rsidR="007D5DFF" w:rsidRPr="00EC4178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EC4178">
        <w:rPr>
          <w:lang w:eastAsia="zh-CN"/>
        </w:rPr>
        <w:lastRenderedPageBreak/>
        <w:t>6.2.2.</w:t>
      </w:r>
      <w:r w:rsidRPr="00EC4178">
        <w:rPr>
          <w:rFonts w:hint="eastAsia"/>
          <w:lang w:eastAsia="zh-CN"/>
        </w:rPr>
        <w:t>2.</w:t>
      </w:r>
      <w:r w:rsidRPr="00EC4178">
        <w:rPr>
          <w:lang w:eastAsia="zh-CN"/>
        </w:rPr>
        <w:t>1.</w:t>
      </w:r>
      <w:r w:rsidRPr="00EC4178">
        <w:rPr>
          <w:rFonts w:hint="eastAsia"/>
          <w:lang w:eastAsia="zh-CN"/>
        </w:rPr>
        <w:t>4</w:t>
      </w:r>
      <w:r w:rsidRPr="00EC4178">
        <w:rPr>
          <w:lang w:eastAsia="zh-CN"/>
        </w:rPr>
        <w:tab/>
        <w:t>Correct behaviour when receiving a NACK on msg3</w:t>
      </w:r>
    </w:p>
    <w:p w:rsidR="007D5DFF" w:rsidRPr="00EC4178" w:rsidRDefault="007D5DFF" w:rsidP="007D5DFF">
      <w:pPr>
        <w:rPr>
          <w:rFonts w:cs="v4.2.0"/>
        </w:rPr>
      </w:pPr>
      <w:r w:rsidRPr="00EC4178">
        <w:rPr>
          <w:rFonts w:cs="v4.2.0"/>
        </w:rPr>
        <w:t>The UE shall re-transmit the msg3 upon the reception of a NACK on msg3.</w:t>
      </w:r>
    </w:p>
    <w:p w:rsidR="007D5DFF" w:rsidRPr="00EC4178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EC4178">
        <w:rPr>
          <w:lang w:eastAsia="zh-CN"/>
        </w:rPr>
        <w:t>6.2.2.</w:t>
      </w:r>
      <w:r w:rsidRPr="00EC4178">
        <w:rPr>
          <w:rFonts w:hint="eastAsia"/>
          <w:lang w:eastAsia="zh-CN"/>
        </w:rPr>
        <w:t>2.</w:t>
      </w:r>
      <w:r w:rsidRPr="00EC4178">
        <w:rPr>
          <w:lang w:eastAsia="zh-CN"/>
        </w:rPr>
        <w:t>1.</w:t>
      </w:r>
      <w:r w:rsidRPr="00EC4178">
        <w:rPr>
          <w:rFonts w:hint="eastAsia"/>
          <w:lang w:eastAsia="zh-CN"/>
        </w:rPr>
        <w:t>5</w:t>
      </w:r>
      <w:r w:rsidRPr="00EC4178">
        <w:rPr>
          <w:lang w:eastAsia="zh-CN"/>
        </w:rPr>
        <w:tab/>
        <w:t>Correct behaviour when receiving a message over Temporary C-RNTI</w:t>
      </w:r>
    </w:p>
    <w:p w:rsidR="007D5DFF" w:rsidRPr="00EC4178" w:rsidRDefault="007D5DFF" w:rsidP="007D5DFF">
      <w:pPr>
        <w:rPr>
          <w:rFonts w:cs="v4.2.0"/>
        </w:rPr>
      </w:pPr>
      <w:r w:rsidRPr="00EC4178">
        <w:rPr>
          <w:rFonts w:cs="v4.2.0"/>
          <w:lang w:eastAsia="zh-CN"/>
        </w:rPr>
        <w:t>The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UE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shall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send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ACK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if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t</w:t>
      </w:r>
      <w:r w:rsidRPr="00EC4178">
        <w:rPr>
          <w:rFonts w:cs="v4.2.0"/>
        </w:rPr>
        <w:t xml:space="preserve">he </w:t>
      </w:r>
      <w:r w:rsidRPr="00EC4178">
        <w:rPr>
          <w:rFonts w:cs="v4.2.0"/>
          <w:lang w:eastAsia="zh-CN"/>
        </w:rPr>
        <w:t>C</w:t>
      </w:r>
      <w:r w:rsidRPr="00EC4178">
        <w:rPr>
          <w:rFonts w:cs="v4.2.0"/>
        </w:rPr>
        <w:t>ontention Resolution is successful.</w:t>
      </w:r>
    </w:p>
    <w:p w:rsidR="007D5DFF" w:rsidRPr="00EC4178" w:rsidRDefault="007D5DFF" w:rsidP="007D5DFF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cs="v4.2.0" w:hint="eastAsia"/>
          <w:lang w:eastAsia="zh-CN"/>
        </w:rPr>
        <w:t>,</w:t>
      </w:r>
      <w:r w:rsidRPr="00EC4178">
        <w:rPr>
          <w:rFonts w:cs="v4.2.0"/>
        </w:rPr>
        <w:t xml:space="preserve">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7D5DFF" w:rsidRPr="00EC4178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EC4178">
        <w:rPr>
          <w:lang w:eastAsia="zh-CN"/>
        </w:rPr>
        <w:t>6.2.2.</w:t>
      </w:r>
      <w:r w:rsidRPr="00EC4178">
        <w:rPr>
          <w:rFonts w:hint="eastAsia"/>
          <w:lang w:eastAsia="zh-CN"/>
        </w:rPr>
        <w:t>2.</w:t>
      </w:r>
      <w:r w:rsidRPr="00EC4178">
        <w:rPr>
          <w:lang w:eastAsia="zh-CN"/>
        </w:rPr>
        <w:t>1.</w:t>
      </w:r>
      <w:r w:rsidRPr="00EC4178">
        <w:rPr>
          <w:rFonts w:hint="eastAsia"/>
          <w:lang w:eastAsia="zh-CN"/>
        </w:rPr>
        <w:t>6</w:t>
      </w:r>
      <w:r w:rsidRPr="00EC4178">
        <w:rPr>
          <w:lang w:eastAsia="zh-CN"/>
        </w:rPr>
        <w:tab/>
        <w:t>Correct behaviour when contention Resolution timer expires</w:t>
      </w:r>
    </w:p>
    <w:p w:rsidR="007D5DFF" w:rsidRPr="000C7AFD" w:rsidRDefault="007D5DFF" w:rsidP="007D5DFF">
      <w:pPr>
        <w:rPr>
          <w:rFonts w:cs="v4.2.0"/>
        </w:rPr>
      </w:pPr>
      <w:r w:rsidRPr="00EC4178">
        <w:rPr>
          <w:rFonts w:cs="v4.2.0"/>
        </w:rPr>
        <w:t xml:space="preserve">The UE shall re-select a preamble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if the Contention Resolution Timer expires.</w:t>
      </w:r>
    </w:p>
    <w:p w:rsidR="007D5DFF" w:rsidRPr="009469BD" w:rsidRDefault="007D5DFF" w:rsidP="007D5DFF">
      <w:pPr>
        <w:pStyle w:val="Heading5"/>
        <w:rPr>
          <w:lang w:eastAsia="zh-CN"/>
        </w:rPr>
      </w:pPr>
      <w:bookmarkStart w:id="27" w:name="_Toc503256071"/>
      <w:bookmarkStart w:id="28" w:name="OLE_LINK5"/>
      <w:r w:rsidRPr="00BA510D">
        <w:rPr>
          <w:lang w:eastAsia="zh-CN"/>
        </w:rPr>
        <w:t>6.2.2.2</w:t>
      </w:r>
      <w:r w:rsidRPr="009469BD">
        <w:rPr>
          <w:rFonts w:hint="eastAsia"/>
          <w:lang w:eastAsia="zh-CN"/>
        </w:rPr>
        <w:t>.2</w:t>
      </w:r>
      <w:r w:rsidRPr="00BA510D">
        <w:rPr>
          <w:lang w:eastAsia="zh-CN"/>
        </w:rPr>
        <w:tab/>
        <w:t>Non-Contention based random access</w:t>
      </w:r>
      <w:bookmarkEnd w:id="27"/>
    </w:p>
    <w:bookmarkEnd w:id="28"/>
    <w:p w:rsidR="007D5DFF" w:rsidRPr="00EC4178" w:rsidRDefault="007D5DFF" w:rsidP="007D5DFF">
      <w:pPr>
        <w:pStyle w:val="H6"/>
        <w:rPr>
          <w:lang w:eastAsia="zh-CN"/>
        </w:rPr>
      </w:pPr>
      <w:r w:rsidRPr="00EC4178">
        <w:rPr>
          <w:lang w:eastAsia="zh-CN"/>
        </w:rPr>
        <w:t>6.2.2.</w:t>
      </w:r>
      <w:r w:rsidRPr="00EC4178">
        <w:rPr>
          <w:rFonts w:hint="eastAsia"/>
          <w:lang w:eastAsia="zh-CN"/>
        </w:rPr>
        <w:t>2</w:t>
      </w:r>
      <w:r w:rsidRPr="00EC4178">
        <w:rPr>
          <w:lang w:eastAsia="zh-CN"/>
        </w:rPr>
        <w:t>.</w:t>
      </w:r>
      <w:r w:rsidRPr="00EC4178">
        <w:rPr>
          <w:rFonts w:hint="eastAsia"/>
          <w:lang w:eastAsia="zh-CN"/>
        </w:rPr>
        <w:t>2.1</w:t>
      </w:r>
      <w:r w:rsidRPr="00EC4178">
        <w:rPr>
          <w:rFonts w:hint="eastAsia"/>
          <w:lang w:eastAsia="zh-CN"/>
        </w:rPr>
        <w:tab/>
      </w:r>
      <w:r w:rsidRPr="00EC4178">
        <w:rPr>
          <w:lang w:eastAsia="zh-CN"/>
        </w:rPr>
        <w:t xml:space="preserve">Correct behaviour when transmitting Random Access </w:t>
      </w:r>
      <w:r w:rsidRPr="00EC4178">
        <w:rPr>
          <w:rFonts w:hint="eastAsia"/>
          <w:lang w:eastAsia="zh-CN"/>
        </w:rPr>
        <w:t>Preamble</w:t>
      </w:r>
    </w:p>
    <w:p w:rsidR="007D5DFF" w:rsidRPr="006803C2" w:rsidRDefault="00A10A1F" w:rsidP="007D5DFF">
      <w:pPr>
        <w:rPr>
          <w:rFonts w:cs="v4.2.0"/>
          <w:lang w:eastAsia="zh-CN"/>
        </w:rPr>
      </w:pPr>
      <w:ins w:id="29" w:author="Jackson Wang" w:date="2018-05-08T11:11:00Z">
        <w:r>
          <w:rPr>
            <w:rFonts w:hint="eastAsia"/>
            <w:lang w:eastAsia="zh-CN"/>
          </w:rPr>
          <w:t xml:space="preserve">If the contention-free Random Access Resources </w:t>
        </w:r>
      </w:ins>
      <w:ins w:id="30" w:author="Jackson Wang" w:date="2018-05-08T11:51:00Z">
        <w:r w:rsidR="00C332D9">
          <w:rPr>
            <w:rFonts w:hint="eastAsia"/>
            <w:lang w:eastAsia="zh-CN"/>
          </w:rPr>
          <w:t xml:space="preserve">and the contention-free PRACH </w:t>
        </w:r>
        <w:r w:rsidR="00C332D9">
          <w:rPr>
            <w:lang w:eastAsia="zh-CN"/>
          </w:rPr>
          <w:t>occasions</w:t>
        </w:r>
        <w:r w:rsidR="00C332D9">
          <w:rPr>
            <w:rFonts w:hint="eastAsia"/>
            <w:lang w:eastAsia="zh-CN"/>
          </w:rPr>
          <w:t xml:space="preserve"> </w:t>
        </w:r>
      </w:ins>
      <w:ins w:id="31" w:author="Jackson Wang" w:date="2018-05-08T11:11:00Z">
        <w:r>
          <w:rPr>
            <w:rFonts w:hint="eastAsia"/>
            <w:lang w:eastAsia="zh-CN"/>
          </w:rPr>
          <w:t xml:space="preserve">associated with SSBs </w:t>
        </w:r>
      </w:ins>
      <w:ins w:id="32" w:author="Jackson Wang" w:date="2018-05-08T11:50:00Z">
        <w:r w:rsidR="00C332D9">
          <w:rPr>
            <w:rFonts w:hint="eastAsia"/>
            <w:lang w:eastAsia="zh-CN"/>
          </w:rPr>
          <w:t>is configured</w:t>
        </w:r>
      </w:ins>
      <w:ins w:id="33" w:author="Jackson Wang" w:date="2018-05-08T11:11:00Z">
        <w:r>
          <w:rPr>
            <w:rFonts w:hint="eastAsia"/>
            <w:lang w:eastAsia="zh-CN"/>
          </w:rPr>
          <w:t>,</w:t>
        </w:r>
        <w:r w:rsidRPr="006803C2">
          <w:rPr>
            <w:rFonts w:cs="v4.2.0" w:hint="eastAsia"/>
            <w:lang w:eastAsia="zh-CN"/>
          </w:rPr>
          <w:t xml:space="preserve"> </w:t>
        </w:r>
      </w:ins>
      <w:del w:id="34" w:author="Jackson Wang" w:date="2018-05-08T11:11:00Z">
        <w:r w:rsidR="007D5DFF" w:rsidRPr="006803C2" w:rsidDel="00A10A1F">
          <w:rPr>
            <w:rFonts w:cs="v4.2.0" w:hint="eastAsia"/>
            <w:lang w:eastAsia="zh-CN"/>
          </w:rPr>
          <w:delText xml:space="preserve">With </w:delText>
        </w:r>
      </w:del>
      <w:ins w:id="35" w:author="Jackson Wang" w:date="2018-05-08T11:11:00Z">
        <w:r>
          <w:rPr>
            <w:rFonts w:cs="v4.2.0" w:hint="eastAsia"/>
            <w:lang w:eastAsia="zh-CN"/>
          </w:rPr>
          <w:t>w</w:t>
        </w:r>
        <w:r w:rsidRPr="006803C2">
          <w:rPr>
            <w:rFonts w:cs="v4.2.0" w:hint="eastAsia"/>
            <w:lang w:eastAsia="zh-CN"/>
          </w:rPr>
          <w:t xml:space="preserve">ith </w:t>
        </w:r>
      </w:ins>
      <w:r w:rsidR="007D5DFF" w:rsidRPr="006803C2">
        <w:rPr>
          <w:rFonts w:cs="v4.2.0" w:hint="eastAsia"/>
          <w:lang w:eastAsia="zh-CN"/>
        </w:rPr>
        <w:t xml:space="preserve">the UE selected </w:t>
      </w:r>
      <w:del w:id="36" w:author="Jackson Wang" w:date="2018-05-07T16:29:00Z">
        <w:r w:rsidR="007D5DFF" w:rsidRPr="006803C2" w:rsidDel="00B37514">
          <w:rPr>
            <w:rFonts w:cs="v4.2.0" w:hint="eastAsia"/>
            <w:lang w:eastAsia="zh-CN"/>
          </w:rPr>
          <w:delText>SS/PBCH block</w:delText>
        </w:r>
      </w:del>
      <w:ins w:id="37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="007D5DFF" w:rsidRPr="006803C2">
        <w:rPr>
          <w:rFonts w:cs="v4.2.0" w:hint="eastAsia"/>
          <w:lang w:eastAsia="zh-CN"/>
        </w:rPr>
        <w:t xml:space="preserve"> with SS-RSRP above </w:t>
      </w:r>
      <w:proofErr w:type="spellStart"/>
      <w:r w:rsidR="007D5DFF" w:rsidRPr="006803C2">
        <w:rPr>
          <w:rFonts w:cs="v4.2.0" w:hint="eastAsia"/>
          <w:i/>
          <w:lang w:eastAsia="zh-CN"/>
        </w:rPr>
        <w:t>rsrp-ThresholdSSB</w:t>
      </w:r>
      <w:proofErr w:type="spellEnd"/>
      <w:r w:rsidR="007D5DFF" w:rsidRPr="006803C2">
        <w:rPr>
          <w:rFonts w:cs="v4.2.0" w:hint="eastAsia"/>
          <w:i/>
          <w:lang w:eastAsia="zh-CN"/>
        </w:rPr>
        <w:t xml:space="preserve"> </w:t>
      </w:r>
      <w:r w:rsidR="007D5DFF" w:rsidRPr="006803C2">
        <w:rPr>
          <w:rFonts w:cs="v4.2.0"/>
          <w:lang w:eastAsia="zh-CN"/>
        </w:rPr>
        <w:t>amongst</w:t>
      </w:r>
      <w:r w:rsidR="007D5DFF" w:rsidRPr="006803C2">
        <w:rPr>
          <w:rFonts w:cs="v4.2.0" w:hint="eastAsia"/>
          <w:lang w:eastAsia="zh-CN"/>
        </w:rPr>
        <w:t xml:space="preserve"> the associated </w:t>
      </w:r>
      <w:del w:id="38" w:author="Jackson Wang" w:date="2018-05-07T16:29:00Z">
        <w:r w:rsidR="007D5DFF" w:rsidRPr="006803C2" w:rsidDel="00B37514">
          <w:rPr>
            <w:rFonts w:cs="v4.2.0" w:hint="eastAsia"/>
            <w:lang w:eastAsia="zh-CN"/>
          </w:rPr>
          <w:delText>SS/PBCH block</w:delText>
        </w:r>
      </w:del>
      <w:ins w:id="39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="007D5DFF" w:rsidRPr="006803C2">
        <w:rPr>
          <w:rFonts w:cs="v4.2.0" w:hint="eastAsia"/>
          <w:lang w:eastAsia="zh-CN"/>
        </w:rPr>
        <w:t xml:space="preserve">s, UE shall have the capability to </w:t>
      </w:r>
      <w:r w:rsidR="007D5DFF" w:rsidRPr="006803C2">
        <w:rPr>
          <w:rFonts w:cs="v4.2.0"/>
          <w:lang w:eastAsia="zh-CN"/>
        </w:rPr>
        <w:t xml:space="preserve">select </w:t>
      </w:r>
      <w:r w:rsidR="007D5DFF" w:rsidRPr="006803C2">
        <w:rPr>
          <w:rFonts w:cs="v4.2.0" w:hint="eastAsia"/>
          <w:lang w:eastAsia="zh-CN"/>
        </w:rPr>
        <w:t>the</w:t>
      </w:r>
      <w:r w:rsidR="007D5DFF" w:rsidRPr="006803C2">
        <w:rPr>
          <w:rFonts w:cs="v4.2.0"/>
          <w:lang w:eastAsia="zh-CN"/>
        </w:rPr>
        <w:t xml:space="preserve"> </w:t>
      </w:r>
      <w:r w:rsidR="007D5DFF" w:rsidRPr="006803C2">
        <w:t>Random Access Preamble</w:t>
      </w:r>
      <w:r w:rsidR="007D5DFF" w:rsidRPr="006803C2">
        <w:rPr>
          <w:rFonts w:hint="eastAsia"/>
          <w:lang w:eastAsia="zh-CN"/>
        </w:rPr>
        <w:t xml:space="preserve"> corresponding to the selected </w:t>
      </w:r>
      <w:del w:id="40" w:author="Jackson Wang" w:date="2018-05-07T16:29:00Z">
        <w:r w:rsidR="007D5DFF" w:rsidRPr="006803C2" w:rsidDel="00B37514">
          <w:rPr>
            <w:rFonts w:hint="eastAsia"/>
            <w:lang w:eastAsia="zh-CN"/>
          </w:rPr>
          <w:delText>SS/PBCH block</w:delText>
        </w:r>
      </w:del>
      <w:ins w:id="41" w:author="Jackson Wang" w:date="2018-05-07T16:29:00Z">
        <w:r w:rsidR="00B37514">
          <w:rPr>
            <w:rFonts w:hint="eastAsia"/>
            <w:lang w:eastAsia="zh-CN"/>
          </w:rPr>
          <w:t>SSB</w:t>
        </w:r>
      </w:ins>
      <w:r w:rsidR="007D5DFF" w:rsidRPr="006803C2">
        <w:rPr>
          <w:rFonts w:hint="eastAsia"/>
          <w:lang w:eastAsia="zh-CN"/>
        </w:rPr>
        <w:t>, and</w:t>
      </w:r>
      <w:r w:rsidR="007D5DFF" w:rsidRPr="006803C2">
        <w:rPr>
          <w:rFonts w:cs="v4.2.0" w:hint="eastAsia"/>
          <w:lang w:eastAsia="zh-CN"/>
        </w:rPr>
        <w:t xml:space="preserve"> to transmit Random Access Preamble on the</w:t>
      </w:r>
      <w:r w:rsidR="007D5DFF" w:rsidRPr="006803C2">
        <w:rPr>
          <w:rFonts w:cs="v4.2.0"/>
          <w:lang w:eastAsia="zh-CN"/>
        </w:rPr>
        <w:t xml:space="preserve"> next available PRACH occasion from the PRACH occasions corresponding to the selected </w:t>
      </w:r>
      <w:del w:id="42" w:author="Jackson Wang" w:date="2018-05-07T16:29:00Z">
        <w:r w:rsidR="007D5DFF" w:rsidRPr="006803C2" w:rsidDel="00B37514">
          <w:rPr>
            <w:rFonts w:cs="v4.2.0"/>
            <w:lang w:eastAsia="zh-CN"/>
          </w:rPr>
          <w:delText>SS</w:delText>
        </w:r>
        <w:r w:rsidR="007D5DFF" w:rsidRPr="006803C2" w:rsidDel="00B37514">
          <w:rPr>
            <w:rFonts w:cs="v4.2.0" w:hint="eastAsia"/>
            <w:lang w:eastAsia="zh-CN"/>
          </w:rPr>
          <w:delText>/PBCH</w:delText>
        </w:r>
        <w:r w:rsidR="007D5DFF" w:rsidRPr="006803C2" w:rsidDel="00B37514">
          <w:rPr>
            <w:rFonts w:cs="v4.2.0"/>
            <w:lang w:eastAsia="zh-CN"/>
          </w:rPr>
          <w:delText xml:space="preserve"> block</w:delText>
        </w:r>
      </w:del>
      <w:ins w:id="43" w:author="Jackson Wang" w:date="2018-05-07T16:29:00Z">
        <w:r w:rsidR="00B37514">
          <w:rPr>
            <w:rFonts w:cs="v4.2.0"/>
            <w:lang w:eastAsia="zh-CN"/>
          </w:rPr>
          <w:t>SSB</w:t>
        </w:r>
      </w:ins>
      <w:ins w:id="44" w:author="Jackson Wang" w:date="2018-05-07T18:07:00Z">
        <w:r w:rsidR="004725C3" w:rsidRPr="004725C3">
          <w:rPr>
            <w:rFonts w:cs="v4.2.0" w:hint="eastAsia"/>
            <w:lang w:eastAsia="zh-CN"/>
          </w:rPr>
          <w:t xml:space="preserve"> </w:t>
        </w:r>
        <w:r w:rsidR="004725C3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="004725C3" w:rsidRPr="00BB6129">
          <w:rPr>
            <w:rFonts w:cs="v4.2.0" w:hint="eastAsia"/>
            <w:i/>
            <w:lang w:eastAsia="zh-CN"/>
          </w:rPr>
          <w:t>ra-ssb-OccasionMaskIndex</w:t>
        </w:r>
        <w:proofErr w:type="spellEnd"/>
        <w:r w:rsidR="004725C3">
          <w:rPr>
            <w:rFonts w:cs="v4.2.0" w:hint="eastAsia"/>
            <w:lang w:eastAsia="zh-CN"/>
          </w:rPr>
          <w:t xml:space="preserve"> if configured</w:t>
        </w:r>
      </w:ins>
      <w:r w:rsidR="007D5DFF" w:rsidRPr="006803C2">
        <w:rPr>
          <w:rFonts w:cs="v4.2.0" w:hint="eastAsia"/>
          <w:lang w:eastAsia="zh-CN"/>
        </w:rPr>
        <w:t xml:space="preserve">, </w:t>
      </w:r>
      <w:ins w:id="45" w:author="Jackson Wang" w:date="2018-05-08T11:52:00Z">
        <w:r w:rsidR="00C332D9">
          <w:rPr>
            <w:rFonts w:cs="v4.2.0" w:hint="eastAsia"/>
            <w:lang w:eastAsia="zh-CN"/>
          </w:rPr>
          <w:t xml:space="preserve">and </w:t>
        </w:r>
        <w:r w:rsidR="00C332D9" w:rsidRPr="00A8391E">
          <w:rPr>
            <w:lang w:eastAsia="ko-KR"/>
          </w:rPr>
          <w:t xml:space="preserve">PRACH occasion </w:t>
        </w:r>
        <w:r w:rsidR="00C332D9">
          <w:rPr>
            <w:rFonts w:hint="eastAsia"/>
            <w:lang w:eastAsia="zh-CN"/>
          </w:rPr>
          <w:t xml:space="preserve">shall be </w:t>
        </w:r>
        <w:r w:rsidR="00C332D9" w:rsidRPr="00A8391E">
          <w:rPr>
            <w:lang w:eastAsia="ko-KR"/>
          </w:rPr>
          <w:t>randomly</w:t>
        </w:r>
        <w:r w:rsidR="00C332D9">
          <w:rPr>
            <w:rFonts w:hint="eastAsia"/>
            <w:lang w:eastAsia="zh-CN"/>
          </w:rPr>
          <w:t xml:space="preserve"> selected</w:t>
        </w:r>
        <w:r w:rsidR="00C332D9" w:rsidRPr="00A8391E">
          <w:rPr>
            <w:lang w:eastAsia="ko-KR"/>
          </w:rPr>
          <w:t xml:space="preserve"> with equal probability amongst </w:t>
        </w:r>
        <w:r w:rsidR="00C332D9">
          <w:rPr>
            <w:rFonts w:hint="eastAsia"/>
            <w:lang w:eastAsia="ko-KR"/>
          </w:rPr>
          <w:t xml:space="preserve">the </w:t>
        </w:r>
      </w:ins>
      <w:ins w:id="46" w:author="Jackson Wang" w:date="2018-05-08T11:54:00Z">
        <w:r w:rsidR="004E105D">
          <w:rPr>
            <w:rFonts w:hint="eastAsia"/>
            <w:lang w:eastAsia="zh-CN"/>
          </w:rPr>
          <w:t xml:space="preserve">selected SSB associated </w:t>
        </w:r>
      </w:ins>
      <w:ins w:id="47" w:author="Jackson Wang" w:date="2018-05-08T11:52:00Z">
        <w:r w:rsidR="00C332D9">
          <w:rPr>
            <w:rFonts w:hint="eastAsia"/>
            <w:lang w:eastAsia="ko-KR"/>
          </w:rPr>
          <w:t xml:space="preserve">PRACH occasions </w:t>
        </w:r>
        <w:r w:rsidR="00C332D9">
          <w:rPr>
            <w:lang w:eastAsia="ko-KR"/>
          </w:rPr>
          <w:t>occurring</w:t>
        </w:r>
        <w:r w:rsidR="00C332D9">
          <w:rPr>
            <w:rFonts w:hint="eastAsia"/>
            <w:lang w:eastAsia="ko-KR"/>
          </w:rPr>
          <w:t xml:space="preserve"> simultaneous</w:t>
        </w:r>
        <w:r w:rsidR="004E105D">
          <w:rPr>
            <w:rFonts w:hint="eastAsia"/>
            <w:lang w:eastAsia="ko-KR"/>
          </w:rPr>
          <w:t>ly but on different subcarriers</w:t>
        </w:r>
      </w:ins>
      <w:del w:id="48" w:author="Jackson Wang" w:date="2018-05-08T11:51:00Z">
        <w:r w:rsidR="007D5DFF" w:rsidRPr="006803C2" w:rsidDel="00C332D9">
          <w:rPr>
            <w:rFonts w:cs="v4.2.0" w:hint="eastAsia"/>
            <w:lang w:eastAsia="zh-CN"/>
          </w:rPr>
          <w:delText xml:space="preserve">if </w:delText>
        </w:r>
        <w:r w:rsidR="007D5DFF" w:rsidRPr="006803C2" w:rsidDel="00C332D9">
          <w:rPr>
            <w:rFonts w:cs="v4.2.0"/>
            <w:lang w:eastAsia="zh-CN"/>
          </w:rPr>
          <w:delText xml:space="preserve">the association between </w:delText>
        </w:r>
        <w:r w:rsidR="007D5DFF" w:rsidRPr="006803C2" w:rsidDel="00C332D9">
          <w:rPr>
            <w:rFonts w:cs="v4.2.0" w:hint="eastAsia"/>
            <w:lang w:eastAsia="zh-CN"/>
          </w:rPr>
          <w:delText>contention</w:delText>
        </w:r>
      </w:del>
      <w:del w:id="49" w:author="Jackson Wang" w:date="2018-05-07T19:52:00Z">
        <w:r w:rsidR="007D5DFF" w:rsidRPr="006803C2" w:rsidDel="00B1149F">
          <w:rPr>
            <w:rFonts w:cs="v4.2.0" w:hint="eastAsia"/>
            <w:lang w:eastAsia="zh-CN"/>
          </w:rPr>
          <w:delText xml:space="preserve"> </w:delText>
        </w:r>
      </w:del>
      <w:del w:id="50" w:author="Jackson Wang" w:date="2018-05-08T11:51:00Z">
        <w:r w:rsidR="007D5DFF" w:rsidRPr="006803C2" w:rsidDel="00C332D9">
          <w:rPr>
            <w:rFonts w:cs="v4.2.0" w:hint="eastAsia"/>
            <w:lang w:eastAsia="zh-CN"/>
          </w:rPr>
          <w:delText xml:space="preserve">free </w:delText>
        </w:r>
        <w:r w:rsidR="007D5DFF" w:rsidRPr="006803C2" w:rsidDel="00C332D9">
          <w:rPr>
            <w:rFonts w:cs="v4.2.0"/>
            <w:lang w:eastAsia="zh-CN"/>
          </w:rPr>
          <w:delText xml:space="preserve">PRACH </w:delText>
        </w:r>
      </w:del>
      <w:del w:id="51" w:author="Jackson Wang" w:date="2018-05-07T16:30:00Z">
        <w:r w:rsidR="007D5DFF" w:rsidRPr="006803C2" w:rsidDel="00B37514">
          <w:rPr>
            <w:rFonts w:cs="v4.2.0" w:hint="eastAsia"/>
            <w:lang w:eastAsia="zh-CN"/>
          </w:rPr>
          <w:delText>resources</w:delText>
        </w:r>
        <w:r w:rsidR="007D5DFF" w:rsidRPr="006803C2" w:rsidDel="00B37514">
          <w:rPr>
            <w:rFonts w:cs="v4.2.0"/>
            <w:lang w:eastAsia="zh-CN"/>
          </w:rPr>
          <w:delText xml:space="preserve"> </w:delText>
        </w:r>
      </w:del>
      <w:del w:id="52" w:author="Jackson Wang" w:date="2018-05-08T11:51:00Z">
        <w:r w:rsidR="007D5DFF" w:rsidRPr="006803C2" w:rsidDel="00C332D9">
          <w:rPr>
            <w:rFonts w:cs="v4.2.0"/>
            <w:lang w:eastAsia="zh-CN"/>
          </w:rPr>
          <w:delText xml:space="preserve">and </w:delText>
        </w:r>
      </w:del>
      <w:del w:id="53" w:author="Jackson Wang" w:date="2018-05-07T16:29:00Z">
        <w:r w:rsidR="007D5DFF" w:rsidRPr="006803C2" w:rsidDel="00B37514">
          <w:rPr>
            <w:rFonts w:cs="v4.2.0"/>
            <w:lang w:eastAsia="zh-CN"/>
          </w:rPr>
          <w:delText>SS</w:delText>
        </w:r>
        <w:r w:rsidR="007D5DFF" w:rsidRPr="006803C2" w:rsidDel="00B37514">
          <w:rPr>
            <w:rFonts w:cs="v4.2.0" w:hint="eastAsia"/>
            <w:lang w:eastAsia="zh-CN"/>
          </w:rPr>
          <w:delText>/PBCH</w:delText>
        </w:r>
        <w:r w:rsidR="007D5DFF" w:rsidRPr="006803C2" w:rsidDel="00B37514">
          <w:rPr>
            <w:rFonts w:cs="v4.2.0"/>
            <w:lang w:eastAsia="zh-CN"/>
          </w:rPr>
          <w:delText xml:space="preserve"> block</w:delText>
        </w:r>
      </w:del>
      <w:del w:id="54" w:author="Jackson Wang" w:date="2018-05-08T11:51:00Z">
        <w:r w:rsidR="007D5DFF" w:rsidRPr="006803C2" w:rsidDel="00C332D9">
          <w:rPr>
            <w:rFonts w:cs="v4.2.0"/>
            <w:lang w:eastAsia="zh-CN"/>
          </w:rPr>
          <w:delText>s is configured</w:delText>
        </w:r>
      </w:del>
      <w:r w:rsidR="007D5DFF" w:rsidRPr="006803C2">
        <w:rPr>
          <w:rFonts w:cs="v4.2.0" w:hint="eastAsia"/>
          <w:lang w:eastAsia="zh-CN"/>
        </w:rPr>
        <w:t xml:space="preserve">, </w:t>
      </w:r>
      <w:r w:rsidR="007D5DFF" w:rsidRPr="006803C2">
        <w:rPr>
          <w:rFonts w:cs="v4.2.0"/>
        </w:rPr>
        <w:t>as specified in clause 5.1.</w:t>
      </w:r>
      <w:r w:rsidR="007D5DFF" w:rsidRPr="006803C2">
        <w:rPr>
          <w:rFonts w:cs="v4.2.0" w:hint="eastAsia"/>
          <w:lang w:eastAsia="zh-CN"/>
        </w:rPr>
        <w:t>2</w:t>
      </w:r>
      <w:r w:rsidR="007D5DFF" w:rsidRPr="006803C2">
        <w:rPr>
          <w:rFonts w:cs="v4.2.0"/>
        </w:rPr>
        <w:t xml:space="preserve"> in TS 3</w:t>
      </w:r>
      <w:r w:rsidR="007D5DFF" w:rsidRPr="006803C2">
        <w:rPr>
          <w:rFonts w:cs="v4.2.0" w:hint="eastAsia"/>
          <w:lang w:eastAsia="zh-CN"/>
        </w:rPr>
        <w:t>8</w:t>
      </w:r>
      <w:r w:rsidR="007D5DFF" w:rsidRPr="006803C2">
        <w:rPr>
          <w:rFonts w:cs="v4.2.0"/>
        </w:rPr>
        <w:t>.321 [7]</w:t>
      </w:r>
      <w:r w:rsidR="007D5DFF" w:rsidRPr="006803C2">
        <w:rPr>
          <w:rFonts w:cs="v4.2.0" w:hint="eastAsia"/>
          <w:lang w:eastAsia="zh-CN"/>
        </w:rPr>
        <w:t xml:space="preserve">. </w:t>
      </w:r>
    </w:p>
    <w:p w:rsidR="007D5DFF" w:rsidRPr="006803C2" w:rsidRDefault="004E105D" w:rsidP="007D5DFF">
      <w:pPr>
        <w:rPr>
          <w:rFonts w:cs="v4.2.0"/>
          <w:lang w:eastAsia="zh-CN"/>
        </w:rPr>
      </w:pPr>
      <w:ins w:id="55" w:author="Jackson Wang" w:date="2018-05-08T11:55:00Z">
        <w:r>
          <w:rPr>
            <w:rFonts w:hint="eastAsia"/>
            <w:lang w:eastAsia="zh-CN"/>
          </w:rPr>
          <w:t xml:space="preserve">If the contention-free Random Access Resources and the contention-free PRACH </w:t>
        </w:r>
        <w:r>
          <w:rPr>
            <w:lang w:eastAsia="zh-CN"/>
          </w:rPr>
          <w:t>occasions</w:t>
        </w:r>
        <w:r>
          <w:rPr>
            <w:rFonts w:hint="eastAsia"/>
            <w:lang w:eastAsia="zh-CN"/>
          </w:rPr>
          <w:t xml:space="preserve"> associated with CSI-RSs </w:t>
        </w:r>
      </w:ins>
      <w:ins w:id="56" w:author="Jackson Wang" w:date="2018-05-08T11:56:00Z">
        <w:r>
          <w:rPr>
            <w:rFonts w:hint="eastAsia"/>
            <w:lang w:eastAsia="zh-CN"/>
          </w:rPr>
          <w:t>is configured,</w:t>
        </w:r>
      </w:ins>
      <w:ins w:id="57" w:author="Jackson Wang" w:date="2018-05-08T11:55:00Z">
        <w:r w:rsidRPr="006803C2">
          <w:rPr>
            <w:rFonts w:cs="v4.2.0" w:hint="eastAsia"/>
            <w:lang w:eastAsia="zh-CN"/>
          </w:rPr>
          <w:t xml:space="preserve"> </w:t>
        </w:r>
      </w:ins>
      <w:del w:id="58" w:author="Jackson Wang" w:date="2018-05-08T11:56:00Z">
        <w:r w:rsidR="007D5DFF" w:rsidRPr="006803C2" w:rsidDel="004E105D">
          <w:rPr>
            <w:rFonts w:cs="v4.2.0" w:hint="eastAsia"/>
            <w:lang w:eastAsia="zh-CN"/>
          </w:rPr>
          <w:delText xml:space="preserve">With </w:delText>
        </w:r>
      </w:del>
      <w:ins w:id="59" w:author="Jackson Wang" w:date="2018-05-08T11:56:00Z">
        <w:r>
          <w:rPr>
            <w:rFonts w:cs="v4.2.0" w:hint="eastAsia"/>
            <w:lang w:eastAsia="zh-CN"/>
          </w:rPr>
          <w:t>w</w:t>
        </w:r>
        <w:r w:rsidRPr="006803C2">
          <w:rPr>
            <w:rFonts w:cs="v4.2.0" w:hint="eastAsia"/>
            <w:lang w:eastAsia="zh-CN"/>
          </w:rPr>
          <w:t xml:space="preserve">ith </w:t>
        </w:r>
      </w:ins>
      <w:r w:rsidR="007D5DFF" w:rsidRPr="006803C2">
        <w:rPr>
          <w:rFonts w:cs="v4.2.0" w:hint="eastAsia"/>
          <w:lang w:eastAsia="zh-CN"/>
        </w:rPr>
        <w:t xml:space="preserve">the UE selected CSI-RS with CSI-RSRP above </w:t>
      </w:r>
      <w:ins w:id="60" w:author="Jackson Wang" w:date="2018-05-08T10:19:00Z">
        <w:r w:rsidR="009B6A74">
          <w:rPr>
            <w:i/>
            <w:noProof/>
            <w:lang w:eastAsia="ko-KR"/>
          </w:rPr>
          <w:t>cfra-csirs-DedicatedRACH-Threshold</w:t>
        </w:r>
      </w:ins>
      <w:del w:id="61" w:author="Jackson Wang" w:date="2018-05-07T17:07:00Z">
        <w:r w:rsidR="007D5DFF" w:rsidRPr="006803C2" w:rsidDel="006A05EC">
          <w:rPr>
            <w:rFonts w:cs="v4.2.0" w:hint="eastAsia"/>
            <w:i/>
            <w:lang w:eastAsia="zh-CN"/>
          </w:rPr>
          <w:delText>rsrp-dedicatedRACH-Threshold</w:delText>
        </w:r>
      </w:del>
      <w:r w:rsidR="007D5DFF" w:rsidRPr="006803C2">
        <w:rPr>
          <w:rFonts w:cs="v4.2.0" w:hint="eastAsia"/>
          <w:i/>
          <w:lang w:eastAsia="zh-CN"/>
        </w:rPr>
        <w:t xml:space="preserve"> </w:t>
      </w:r>
      <w:r w:rsidR="007D5DFF" w:rsidRPr="006803C2">
        <w:rPr>
          <w:rFonts w:cs="v4.2.0"/>
          <w:lang w:eastAsia="zh-CN"/>
        </w:rPr>
        <w:t>amongst</w:t>
      </w:r>
      <w:r w:rsidR="007D5DFF" w:rsidRPr="006803C2">
        <w:rPr>
          <w:rFonts w:cs="v4.2.0" w:hint="eastAsia"/>
          <w:lang w:eastAsia="zh-CN"/>
        </w:rPr>
        <w:t xml:space="preserve"> the associated CSI-RSs, UE shall have the capability to </w:t>
      </w:r>
      <w:r w:rsidR="007D5DFF" w:rsidRPr="006803C2">
        <w:rPr>
          <w:rFonts w:cs="v4.2.0"/>
          <w:lang w:eastAsia="zh-CN"/>
        </w:rPr>
        <w:t xml:space="preserve">select </w:t>
      </w:r>
      <w:r w:rsidR="007D5DFF" w:rsidRPr="006803C2">
        <w:rPr>
          <w:rFonts w:cs="v4.2.0" w:hint="eastAsia"/>
          <w:lang w:eastAsia="zh-CN"/>
        </w:rPr>
        <w:t>the</w:t>
      </w:r>
      <w:r w:rsidR="007D5DFF" w:rsidRPr="006803C2">
        <w:rPr>
          <w:rFonts w:cs="v4.2.0"/>
          <w:lang w:eastAsia="zh-CN"/>
        </w:rPr>
        <w:t xml:space="preserve"> </w:t>
      </w:r>
      <w:r w:rsidR="007D5DFF" w:rsidRPr="006803C2">
        <w:t>Random Access Preamble</w:t>
      </w:r>
      <w:r w:rsidR="007D5DFF" w:rsidRPr="006803C2">
        <w:rPr>
          <w:rFonts w:hint="eastAsia"/>
          <w:lang w:eastAsia="zh-CN"/>
        </w:rPr>
        <w:t xml:space="preserve"> corresponding to the selected CSI-RS, and</w:t>
      </w:r>
      <w:r w:rsidR="007D5DFF" w:rsidRPr="006803C2">
        <w:rPr>
          <w:rFonts w:cs="v4.2.0" w:hint="eastAsia"/>
          <w:lang w:eastAsia="zh-CN"/>
        </w:rPr>
        <w:t xml:space="preserve"> to transmit Random Access Preamble on the</w:t>
      </w:r>
      <w:r w:rsidR="007D5DFF" w:rsidRPr="006803C2">
        <w:rPr>
          <w:rFonts w:cs="v4.2.0"/>
          <w:lang w:eastAsia="zh-CN"/>
        </w:rPr>
        <w:t xml:space="preserve"> next available PRACH occasion from the PRACH occasions</w:t>
      </w:r>
      <w:ins w:id="62" w:author="Jackson Wang" w:date="2018-05-07T18:10:00Z">
        <w:r w:rsidR="00BB6129">
          <w:rPr>
            <w:rFonts w:cs="v4.2.0" w:hint="eastAsia"/>
            <w:lang w:eastAsia="zh-CN"/>
          </w:rPr>
          <w:t xml:space="preserve"> in </w:t>
        </w:r>
        <w:proofErr w:type="spellStart"/>
        <w:r w:rsidR="00BB6129" w:rsidRPr="00BB6129">
          <w:rPr>
            <w:rFonts w:cs="v4.2.0" w:hint="eastAsia"/>
            <w:i/>
            <w:lang w:eastAsia="zh-CN"/>
          </w:rPr>
          <w:t>ra-OccasionList</w:t>
        </w:r>
      </w:ins>
      <w:proofErr w:type="spellEnd"/>
      <w:r w:rsidR="007D5DFF" w:rsidRPr="006803C2">
        <w:rPr>
          <w:rFonts w:cs="v4.2.0"/>
          <w:lang w:eastAsia="zh-CN"/>
        </w:rPr>
        <w:t xml:space="preserve"> corresponding to the selected </w:t>
      </w:r>
      <w:r w:rsidR="007D5DFF" w:rsidRPr="006803C2">
        <w:rPr>
          <w:rFonts w:cs="v4.2.0" w:hint="eastAsia"/>
          <w:lang w:eastAsia="zh-CN"/>
        </w:rPr>
        <w:t xml:space="preserve">CSI-RS, </w:t>
      </w:r>
      <w:ins w:id="63" w:author="Jackson Wang" w:date="2018-05-08T13:06:00Z">
        <w:r w:rsidR="007D215F">
          <w:rPr>
            <w:rFonts w:cs="v4.2.0" w:hint="eastAsia"/>
            <w:lang w:eastAsia="zh-CN"/>
          </w:rPr>
          <w:t xml:space="preserve">and </w:t>
        </w:r>
        <w:r w:rsidR="007D215F" w:rsidRPr="00A8391E">
          <w:rPr>
            <w:lang w:eastAsia="ko-KR"/>
          </w:rPr>
          <w:t xml:space="preserve">PRACH occasion </w:t>
        </w:r>
        <w:r w:rsidR="007D215F">
          <w:rPr>
            <w:rFonts w:hint="eastAsia"/>
            <w:lang w:eastAsia="zh-CN"/>
          </w:rPr>
          <w:t xml:space="preserve">shall be </w:t>
        </w:r>
        <w:r w:rsidR="007D215F" w:rsidRPr="00A8391E">
          <w:rPr>
            <w:lang w:eastAsia="ko-KR"/>
          </w:rPr>
          <w:t>randomly</w:t>
        </w:r>
        <w:r w:rsidR="007D215F">
          <w:rPr>
            <w:rFonts w:hint="eastAsia"/>
            <w:lang w:eastAsia="zh-CN"/>
          </w:rPr>
          <w:t xml:space="preserve"> selected</w:t>
        </w:r>
        <w:r w:rsidR="007D215F" w:rsidRPr="00A8391E">
          <w:rPr>
            <w:lang w:eastAsia="ko-KR"/>
          </w:rPr>
          <w:t xml:space="preserve"> with equal probability amongst </w:t>
        </w:r>
        <w:r w:rsidR="007D215F">
          <w:rPr>
            <w:rFonts w:hint="eastAsia"/>
            <w:lang w:eastAsia="ko-KR"/>
          </w:rPr>
          <w:t xml:space="preserve">the </w:t>
        </w:r>
        <w:r w:rsidR="007D215F">
          <w:rPr>
            <w:rFonts w:hint="eastAsia"/>
            <w:lang w:eastAsia="zh-CN"/>
          </w:rPr>
          <w:t>selected C</w:t>
        </w:r>
      </w:ins>
      <w:ins w:id="64" w:author="Jackson Wang" w:date="2018-05-08T13:07:00Z">
        <w:r w:rsidR="007D215F">
          <w:rPr>
            <w:rFonts w:hint="eastAsia"/>
            <w:lang w:eastAsia="zh-CN"/>
          </w:rPr>
          <w:t>SI-RS</w:t>
        </w:r>
      </w:ins>
      <w:ins w:id="65" w:author="Jackson Wang" w:date="2018-05-08T13:06:00Z">
        <w:r w:rsidR="007D215F">
          <w:rPr>
            <w:rFonts w:hint="eastAsia"/>
            <w:lang w:eastAsia="zh-CN"/>
          </w:rPr>
          <w:t xml:space="preserve"> associated </w:t>
        </w:r>
        <w:r w:rsidR="007D215F">
          <w:rPr>
            <w:rFonts w:hint="eastAsia"/>
            <w:lang w:eastAsia="ko-KR"/>
          </w:rPr>
          <w:t xml:space="preserve">PRACH occasions </w:t>
        </w:r>
        <w:r w:rsidR="007D215F">
          <w:rPr>
            <w:lang w:eastAsia="ko-KR"/>
          </w:rPr>
          <w:t>occurring</w:t>
        </w:r>
        <w:r w:rsidR="007D215F">
          <w:rPr>
            <w:rFonts w:hint="eastAsia"/>
            <w:lang w:eastAsia="ko-KR"/>
          </w:rPr>
          <w:t xml:space="preserve"> simultaneously but on different subcarriers</w:t>
        </w:r>
      </w:ins>
      <w:del w:id="66" w:author="Jackson Wang" w:date="2018-05-08T11:57:00Z">
        <w:r w:rsidR="007D5DFF" w:rsidRPr="006803C2" w:rsidDel="004E105D">
          <w:rPr>
            <w:rFonts w:cs="v4.2.0" w:hint="eastAsia"/>
            <w:lang w:eastAsia="zh-CN"/>
          </w:rPr>
          <w:delText xml:space="preserve">if </w:delText>
        </w:r>
        <w:r w:rsidR="007D5DFF" w:rsidRPr="006803C2" w:rsidDel="004E105D">
          <w:rPr>
            <w:rFonts w:cs="v4.2.0"/>
            <w:lang w:eastAsia="zh-CN"/>
          </w:rPr>
          <w:delText xml:space="preserve">the association between </w:delText>
        </w:r>
        <w:r w:rsidR="007D5DFF" w:rsidRPr="006803C2" w:rsidDel="004E105D">
          <w:rPr>
            <w:rFonts w:cs="v4.2.0" w:hint="eastAsia"/>
            <w:lang w:eastAsia="zh-CN"/>
          </w:rPr>
          <w:delText>contention</w:delText>
        </w:r>
      </w:del>
      <w:del w:id="67" w:author="Jackson Wang" w:date="2018-05-07T19:52:00Z">
        <w:r w:rsidR="007D5DFF" w:rsidRPr="006803C2" w:rsidDel="00B1149F">
          <w:rPr>
            <w:rFonts w:cs="v4.2.0" w:hint="eastAsia"/>
            <w:lang w:eastAsia="zh-CN"/>
          </w:rPr>
          <w:delText xml:space="preserve"> </w:delText>
        </w:r>
      </w:del>
      <w:del w:id="68" w:author="Jackson Wang" w:date="2018-05-08T11:57:00Z">
        <w:r w:rsidR="007D5DFF" w:rsidRPr="006803C2" w:rsidDel="004E105D">
          <w:rPr>
            <w:rFonts w:cs="v4.2.0" w:hint="eastAsia"/>
            <w:lang w:eastAsia="zh-CN"/>
          </w:rPr>
          <w:delText xml:space="preserve">free </w:delText>
        </w:r>
        <w:r w:rsidR="007D5DFF" w:rsidRPr="006803C2" w:rsidDel="004E105D">
          <w:rPr>
            <w:rFonts w:cs="v4.2.0"/>
            <w:lang w:eastAsia="zh-CN"/>
          </w:rPr>
          <w:delText xml:space="preserve">PRACH </w:delText>
        </w:r>
      </w:del>
      <w:del w:id="69" w:author="Jackson Wang" w:date="2018-05-07T16:30:00Z">
        <w:r w:rsidR="007D5DFF" w:rsidRPr="006803C2" w:rsidDel="00B37514">
          <w:rPr>
            <w:rFonts w:cs="v4.2.0" w:hint="eastAsia"/>
            <w:lang w:eastAsia="zh-CN"/>
          </w:rPr>
          <w:delText>resource</w:delText>
        </w:r>
        <w:r w:rsidR="007D5DFF" w:rsidRPr="006803C2" w:rsidDel="00B37514">
          <w:rPr>
            <w:rFonts w:cs="v4.2.0"/>
            <w:lang w:eastAsia="zh-CN"/>
          </w:rPr>
          <w:delText xml:space="preserve">s </w:delText>
        </w:r>
      </w:del>
      <w:del w:id="70" w:author="Jackson Wang" w:date="2018-05-08T11:57:00Z">
        <w:r w:rsidR="007D5DFF" w:rsidRPr="006803C2" w:rsidDel="004E105D">
          <w:rPr>
            <w:rFonts w:cs="v4.2.0"/>
            <w:lang w:eastAsia="zh-CN"/>
          </w:rPr>
          <w:delText xml:space="preserve">and </w:delText>
        </w:r>
        <w:r w:rsidR="007D5DFF" w:rsidRPr="006803C2" w:rsidDel="004E105D">
          <w:rPr>
            <w:rFonts w:cs="v4.2.0" w:hint="eastAsia"/>
            <w:lang w:eastAsia="zh-CN"/>
          </w:rPr>
          <w:delText>CSI-RS</w:delText>
        </w:r>
        <w:r w:rsidR="007D5DFF" w:rsidRPr="006803C2" w:rsidDel="004E105D">
          <w:rPr>
            <w:rFonts w:cs="v4.2.0"/>
            <w:lang w:eastAsia="zh-CN"/>
          </w:rPr>
          <w:delText>s is configured</w:delText>
        </w:r>
      </w:del>
      <w:r w:rsidR="007D5DFF" w:rsidRPr="006803C2">
        <w:rPr>
          <w:rFonts w:cs="v4.2.0" w:hint="eastAsia"/>
          <w:lang w:eastAsia="zh-CN"/>
        </w:rPr>
        <w:t xml:space="preserve">, </w:t>
      </w:r>
      <w:r w:rsidR="007D5DFF" w:rsidRPr="006803C2">
        <w:rPr>
          <w:rFonts w:cs="v4.2.0"/>
        </w:rPr>
        <w:t>as specified in clause 5.1.</w:t>
      </w:r>
      <w:r w:rsidR="007D5DFF" w:rsidRPr="006803C2">
        <w:rPr>
          <w:rFonts w:cs="v4.2.0" w:hint="eastAsia"/>
          <w:lang w:eastAsia="zh-CN"/>
        </w:rPr>
        <w:t>2</w:t>
      </w:r>
      <w:r w:rsidR="007D5DFF" w:rsidRPr="006803C2">
        <w:rPr>
          <w:rFonts w:cs="v4.2.0"/>
        </w:rPr>
        <w:t xml:space="preserve"> in TS 3</w:t>
      </w:r>
      <w:r w:rsidR="007D5DFF" w:rsidRPr="006803C2">
        <w:rPr>
          <w:rFonts w:cs="v4.2.0" w:hint="eastAsia"/>
          <w:lang w:eastAsia="zh-CN"/>
        </w:rPr>
        <w:t>8</w:t>
      </w:r>
      <w:r w:rsidR="007D5DFF" w:rsidRPr="006803C2">
        <w:rPr>
          <w:rFonts w:cs="v4.2.0"/>
        </w:rPr>
        <w:t>.321 [7]</w:t>
      </w:r>
      <w:r w:rsidR="007D5DFF" w:rsidRPr="006803C2">
        <w:rPr>
          <w:rFonts w:cs="v4.2.0" w:hint="eastAsia"/>
          <w:lang w:eastAsia="zh-CN"/>
        </w:rPr>
        <w:t xml:space="preserve">. </w:t>
      </w:r>
    </w:p>
    <w:p w:rsidR="007D5DFF" w:rsidRPr="00C63C7E" w:rsidRDefault="007D5DFF" w:rsidP="007D5DFF">
      <w:pPr>
        <w:rPr>
          <w:rFonts w:cs="v4.2.0"/>
          <w:lang w:eastAsia="zh-CN"/>
        </w:rPr>
      </w:pPr>
      <w:r w:rsidRPr="006803C2">
        <w:rPr>
          <w:rFonts w:cs="v4.2.0" w:hint="eastAsia"/>
          <w:lang w:eastAsia="zh-CN"/>
        </w:rPr>
        <w:t xml:space="preserve">If the random access procedure is initialized </w:t>
      </w:r>
      <w:del w:id="71" w:author="Jackson Wang" w:date="2018-05-07T17:23:00Z">
        <w:r w:rsidRPr="006803C2" w:rsidDel="00CA640D">
          <w:rPr>
            <w:rFonts w:cs="v4.2.0" w:hint="eastAsia"/>
            <w:lang w:eastAsia="zh-CN"/>
          </w:rPr>
          <w:delText>by a</w:delText>
        </w:r>
      </w:del>
      <w:ins w:id="72" w:author="Jackson Wang" w:date="2018-05-07T17:23:00Z">
        <w:r w:rsidR="00CA640D">
          <w:rPr>
            <w:rFonts w:cs="v4.2.0" w:hint="eastAsia"/>
            <w:lang w:eastAsia="zh-CN"/>
          </w:rPr>
          <w:t>for</w:t>
        </w:r>
      </w:ins>
      <w:r w:rsidRPr="006803C2">
        <w:rPr>
          <w:rFonts w:cs="v4.2.0" w:hint="eastAsia"/>
          <w:lang w:eastAsia="zh-CN"/>
        </w:rPr>
        <w:t xml:space="preserve"> beam failure </w:t>
      </w:r>
      <w:ins w:id="73" w:author="Jackson Wang" w:date="2018-05-07T17:23:00Z">
        <w:r w:rsidR="00CA640D">
          <w:rPr>
            <w:rFonts w:cs="v4.2.0" w:hint="eastAsia"/>
            <w:lang w:eastAsia="zh-CN"/>
          </w:rPr>
          <w:t>recovery</w:t>
        </w:r>
      </w:ins>
      <w:del w:id="74" w:author="Jackson Wang" w:date="2018-05-07T17:24:00Z">
        <w:r w:rsidRPr="006803C2" w:rsidDel="00CA640D">
          <w:rPr>
            <w:rFonts w:cs="v4.2.0" w:hint="eastAsia"/>
            <w:lang w:eastAsia="zh-CN"/>
          </w:rPr>
          <w:delText>indication from lower layer</w:delText>
        </w:r>
      </w:del>
      <w:r w:rsidRPr="006803C2">
        <w:rPr>
          <w:rFonts w:cs="v4.2.0" w:hint="eastAsia"/>
          <w:lang w:eastAsia="zh-CN"/>
        </w:rPr>
        <w:t xml:space="preserve"> and if the contention</w:t>
      </w:r>
      <w:ins w:id="75" w:author="Jackson Wang" w:date="2018-05-07T19:52:00Z">
        <w:r w:rsidR="00B1149F">
          <w:rPr>
            <w:rFonts w:cs="v4.2.0" w:hint="eastAsia"/>
            <w:lang w:eastAsia="zh-CN"/>
          </w:rPr>
          <w:t>-</w:t>
        </w:r>
      </w:ins>
      <w:del w:id="76" w:author="Jackson Wang" w:date="2018-05-07T19:52:00Z">
        <w:r w:rsidRPr="006803C2" w:rsidDel="00B1149F">
          <w:rPr>
            <w:rFonts w:cs="v4.2.0" w:hint="eastAsia"/>
            <w:lang w:eastAsia="zh-CN"/>
          </w:rPr>
          <w:delText xml:space="preserve"> </w:delText>
        </w:r>
      </w:del>
      <w:r w:rsidRPr="006803C2">
        <w:rPr>
          <w:rFonts w:cs="v4.2.0" w:hint="eastAsia"/>
          <w:lang w:eastAsia="zh-CN"/>
        </w:rPr>
        <w:t xml:space="preserve">free </w:t>
      </w:r>
      <w:del w:id="77" w:author="Jackson Wang" w:date="2018-05-07T17:26:00Z">
        <w:r w:rsidRPr="006803C2" w:rsidDel="00CA640D">
          <w:rPr>
            <w:rFonts w:cs="v4.2.0" w:hint="eastAsia"/>
            <w:lang w:eastAsia="zh-CN"/>
          </w:rPr>
          <w:delText>PRACH resources</w:delText>
        </w:r>
      </w:del>
      <w:ins w:id="78" w:author="Jackson Wang" w:date="2018-05-07T17:26:00Z">
        <w:r w:rsidR="00CA640D">
          <w:rPr>
            <w:rFonts w:cs="v4.2.0" w:hint="eastAsia"/>
            <w:lang w:eastAsia="zh-CN"/>
          </w:rPr>
          <w:t>Random Access Resources</w:t>
        </w:r>
      </w:ins>
      <w:r w:rsidRPr="006803C2">
        <w:rPr>
          <w:rFonts w:cs="v4.2.0" w:hint="eastAsia"/>
          <w:lang w:eastAsia="zh-CN"/>
        </w:rPr>
        <w:t xml:space="preserve"> </w:t>
      </w:r>
      <w:ins w:id="79" w:author="Jackson Wang" w:date="2018-05-08T13:08:00Z">
        <w:r w:rsidR="007D215F">
          <w:rPr>
            <w:rFonts w:hint="eastAsia"/>
            <w:lang w:eastAsia="zh-CN"/>
          </w:rPr>
          <w:t xml:space="preserve">and the contention-free PRACH </w:t>
        </w:r>
        <w:r w:rsidR="007D215F">
          <w:rPr>
            <w:lang w:eastAsia="zh-CN"/>
          </w:rPr>
          <w:t>occasions</w:t>
        </w:r>
        <w:r w:rsidR="007D215F" w:rsidRPr="006803C2">
          <w:rPr>
            <w:rFonts w:cs="v4.2.0" w:hint="eastAsia"/>
            <w:lang w:eastAsia="zh-CN"/>
          </w:rPr>
          <w:t xml:space="preserve"> </w:t>
        </w:r>
      </w:ins>
      <w:r w:rsidRPr="006803C2">
        <w:rPr>
          <w:rFonts w:cs="v4.2.0" w:hint="eastAsia"/>
          <w:lang w:eastAsia="zh-CN"/>
        </w:rPr>
        <w:t xml:space="preserve">for beam failure recovery request associated with any of the </w:t>
      </w:r>
      <w:del w:id="80" w:author="Jackson Wang" w:date="2018-05-07T16:29:00Z">
        <w:r w:rsidRPr="006803C2" w:rsidDel="00B37514">
          <w:rPr>
            <w:rFonts w:cs="v4.2.0" w:hint="eastAsia"/>
            <w:lang w:eastAsia="zh-CN"/>
          </w:rPr>
          <w:delText>SS/PBCH block</w:delText>
        </w:r>
      </w:del>
      <w:ins w:id="81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 xml:space="preserve">s and/or CSI-RSs is configured, </w:t>
      </w:r>
      <w:r w:rsidRPr="006803C2">
        <w:rPr>
          <w:rFonts w:cs="v4.2.0"/>
          <w:lang w:eastAsia="zh-CN"/>
        </w:rPr>
        <w:t xml:space="preserve">UE shall have the capability to select the Random Access Preamble corresponding to the selected </w:t>
      </w:r>
      <w:del w:id="82" w:author="Jackson Wang" w:date="2018-05-07T16:29:00Z">
        <w:r w:rsidRPr="006803C2" w:rsidDel="00B37514">
          <w:rPr>
            <w:rFonts w:cs="v4.2.0" w:hint="eastAsia"/>
            <w:lang w:eastAsia="zh-CN"/>
          </w:rPr>
          <w:delText>SS/PBCH block</w:delText>
        </w:r>
      </w:del>
      <w:ins w:id="83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 xml:space="preserve"> with SS-RSRP above </w:t>
      </w:r>
      <w:proofErr w:type="spellStart"/>
      <w:r w:rsidRPr="006803C2">
        <w:rPr>
          <w:rFonts w:cs="v4.2.0" w:hint="eastAsia"/>
          <w:i/>
          <w:lang w:eastAsia="zh-CN"/>
        </w:rPr>
        <w:t>rsrp-ThresholdSSB</w:t>
      </w:r>
      <w:proofErr w:type="spellEnd"/>
      <w:r w:rsidRPr="006803C2">
        <w:rPr>
          <w:rFonts w:cs="v4.2.0" w:hint="eastAsia"/>
          <w:i/>
          <w:lang w:eastAsia="zh-CN"/>
        </w:rPr>
        <w:t xml:space="preserve"> </w:t>
      </w:r>
      <w:r w:rsidRPr="006803C2">
        <w:rPr>
          <w:rFonts w:cs="v4.2.0"/>
          <w:lang w:eastAsia="zh-CN"/>
        </w:rPr>
        <w:t>amongst</w:t>
      </w:r>
      <w:r w:rsidRPr="006803C2">
        <w:rPr>
          <w:rFonts w:cs="v4.2.0" w:hint="eastAsia"/>
          <w:lang w:eastAsia="zh-CN"/>
        </w:rPr>
        <w:t xml:space="preserve"> the associated </w:t>
      </w:r>
      <w:del w:id="84" w:author="Jackson Wang" w:date="2018-05-07T16:29:00Z">
        <w:r w:rsidRPr="006803C2" w:rsidDel="00B37514">
          <w:rPr>
            <w:rFonts w:cs="v4.2.0" w:hint="eastAsia"/>
            <w:lang w:eastAsia="zh-CN"/>
          </w:rPr>
          <w:delText>SS/PBCH block</w:delText>
        </w:r>
      </w:del>
      <w:ins w:id="85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>s</w:t>
      </w:r>
      <w:r w:rsidRPr="006803C2">
        <w:rPr>
          <w:rFonts w:cs="v4.2.0"/>
          <w:lang w:eastAsia="zh-CN"/>
        </w:rPr>
        <w:t xml:space="preserve"> </w:t>
      </w:r>
      <w:r w:rsidRPr="006803C2">
        <w:rPr>
          <w:rFonts w:cs="v4.2.0" w:hint="eastAsia"/>
          <w:lang w:eastAsia="zh-CN"/>
        </w:rPr>
        <w:t xml:space="preserve">or the selected </w:t>
      </w:r>
      <w:r w:rsidRPr="006803C2">
        <w:rPr>
          <w:rFonts w:cs="v4.2.0"/>
          <w:lang w:eastAsia="zh-CN"/>
        </w:rPr>
        <w:t>CSI-RS</w:t>
      </w:r>
      <w:r w:rsidRPr="006803C2">
        <w:rPr>
          <w:rFonts w:cs="v4.2.0" w:hint="eastAsia"/>
          <w:lang w:eastAsia="zh-CN"/>
        </w:rPr>
        <w:t xml:space="preserve"> with CSI-RSRP above </w:t>
      </w:r>
      <w:ins w:id="86" w:author="Jackson Wang" w:date="2018-05-08T10:19:00Z">
        <w:r w:rsidR="009B6A74">
          <w:rPr>
            <w:i/>
            <w:noProof/>
            <w:lang w:eastAsia="ko-KR"/>
          </w:rPr>
          <w:t>cfra-csirs-DedicatedRACH-Threshold</w:t>
        </w:r>
      </w:ins>
      <w:del w:id="87" w:author="Jackson Wang" w:date="2018-05-07T17:07:00Z">
        <w:r w:rsidRPr="006803C2" w:rsidDel="006A05EC">
          <w:rPr>
            <w:rFonts w:cs="v4.2.0" w:hint="eastAsia"/>
            <w:i/>
            <w:lang w:eastAsia="zh-CN"/>
          </w:rPr>
          <w:delText>rsrp-dedicatedRACH-Threshold</w:delText>
        </w:r>
      </w:del>
      <w:r w:rsidRPr="006803C2">
        <w:rPr>
          <w:rFonts w:cs="v4.2.0" w:hint="eastAsia"/>
          <w:i/>
          <w:lang w:eastAsia="zh-CN"/>
        </w:rPr>
        <w:t xml:space="preserve"> </w:t>
      </w:r>
      <w:r w:rsidRPr="006803C2">
        <w:rPr>
          <w:rFonts w:cs="v4.2.0"/>
          <w:lang w:eastAsia="zh-CN"/>
        </w:rPr>
        <w:t>amongst</w:t>
      </w:r>
      <w:r w:rsidRPr="006803C2">
        <w:rPr>
          <w:rFonts w:cs="v4.2.0" w:hint="eastAsia"/>
          <w:lang w:eastAsia="zh-CN"/>
        </w:rPr>
        <w:t xml:space="preserve"> the associated CSI-RSs</w:t>
      </w:r>
      <w:r w:rsidRPr="006803C2">
        <w:rPr>
          <w:rFonts w:cs="v4.2.0"/>
          <w:lang w:eastAsia="zh-CN"/>
        </w:rPr>
        <w:t xml:space="preserve">, and to transmit Random Access Preamble on the next available PRACH occasion from the PRACH occasions corresponding to the selected </w:t>
      </w:r>
      <w:del w:id="88" w:author="Jackson Wang" w:date="2018-05-07T16:29:00Z">
        <w:r w:rsidRPr="006803C2" w:rsidDel="00B37514">
          <w:rPr>
            <w:rFonts w:cs="v4.2.0" w:hint="eastAsia"/>
            <w:lang w:eastAsia="zh-CN"/>
          </w:rPr>
          <w:delText>SS/PBCH block</w:delText>
        </w:r>
      </w:del>
      <w:ins w:id="89" w:author="Jackson Wang" w:date="2018-05-07T16:29:00Z">
        <w:r w:rsidR="00B37514">
          <w:rPr>
            <w:rFonts w:cs="v4.2.0" w:hint="eastAsia"/>
            <w:lang w:eastAsia="zh-CN"/>
          </w:rPr>
          <w:t>SSB</w:t>
        </w:r>
      </w:ins>
      <w:r w:rsidRPr="006803C2">
        <w:rPr>
          <w:rFonts w:cs="v4.2.0" w:hint="eastAsia"/>
          <w:lang w:eastAsia="zh-CN"/>
        </w:rPr>
        <w:t xml:space="preserve"> </w:t>
      </w:r>
      <w:ins w:id="90" w:author="Jackson Wang" w:date="2018-05-07T19:32:00Z">
        <w:r w:rsidR="003B4CB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="003B4CBC" w:rsidRPr="00BB6129">
          <w:rPr>
            <w:rFonts w:cs="v4.2.0" w:hint="eastAsia"/>
            <w:i/>
            <w:lang w:eastAsia="zh-CN"/>
          </w:rPr>
          <w:t>ra-ssb-OccasionMaskIndex</w:t>
        </w:r>
        <w:proofErr w:type="spellEnd"/>
        <w:r w:rsidR="003B4CBC">
          <w:rPr>
            <w:rFonts w:cs="v4.2.0" w:hint="eastAsia"/>
            <w:lang w:eastAsia="zh-CN"/>
          </w:rPr>
          <w:t xml:space="preserve"> if configured,</w:t>
        </w:r>
        <w:r w:rsidR="003B4CBC" w:rsidRPr="006803C2">
          <w:rPr>
            <w:rFonts w:cs="v4.2.0" w:hint="eastAsia"/>
            <w:lang w:eastAsia="zh-CN"/>
          </w:rPr>
          <w:t xml:space="preserve"> </w:t>
        </w:r>
      </w:ins>
      <w:r w:rsidRPr="006803C2">
        <w:rPr>
          <w:rFonts w:cs="v4.2.0" w:hint="eastAsia"/>
          <w:lang w:eastAsia="zh-CN"/>
        </w:rPr>
        <w:t xml:space="preserve">or </w:t>
      </w:r>
      <w:ins w:id="91" w:author="Jackson Wang" w:date="2018-05-07T19:33:00Z">
        <w:r w:rsidR="003B4CBC">
          <w:rPr>
            <w:rFonts w:cs="v4.2.0" w:hint="eastAsia"/>
            <w:lang w:eastAsia="zh-CN"/>
          </w:rPr>
          <w:t xml:space="preserve">from the PRACH </w:t>
        </w:r>
      </w:ins>
      <w:ins w:id="92" w:author="Jackson Wang" w:date="2018-05-07T19:34:00Z">
        <w:r w:rsidR="003B4CBC">
          <w:rPr>
            <w:rFonts w:cs="v4.2.0"/>
            <w:lang w:eastAsia="zh-CN"/>
          </w:rPr>
          <w:t>occasions</w:t>
        </w:r>
      </w:ins>
      <w:ins w:id="93" w:author="Jackson Wang" w:date="2018-05-07T19:33:00Z">
        <w:r w:rsidR="003B4CBC">
          <w:rPr>
            <w:rFonts w:cs="v4.2.0" w:hint="eastAsia"/>
            <w:lang w:eastAsia="zh-CN"/>
          </w:rPr>
          <w:t xml:space="preserve"> </w:t>
        </w:r>
      </w:ins>
      <w:ins w:id="94" w:author="Jackson Wang" w:date="2018-05-07T19:34:00Z">
        <w:r w:rsidR="003B4CBC">
          <w:rPr>
            <w:rFonts w:cs="v4.2.0" w:hint="eastAsia"/>
            <w:lang w:eastAsia="zh-CN"/>
          </w:rPr>
          <w:t xml:space="preserve">in </w:t>
        </w:r>
        <w:proofErr w:type="spellStart"/>
        <w:r w:rsidR="003B4CBC" w:rsidRPr="00BB6129">
          <w:rPr>
            <w:rFonts w:cs="v4.2.0" w:hint="eastAsia"/>
            <w:i/>
            <w:lang w:eastAsia="zh-CN"/>
          </w:rPr>
          <w:t>ra-OccasionList</w:t>
        </w:r>
        <w:proofErr w:type="spellEnd"/>
        <w:r w:rsidR="003B4CBC" w:rsidRPr="006803C2">
          <w:rPr>
            <w:rFonts w:cs="v4.2.0"/>
            <w:lang w:eastAsia="zh-CN"/>
          </w:rPr>
          <w:t xml:space="preserve"> corresponding to</w:t>
        </w:r>
        <w:r w:rsidR="003B4CBC">
          <w:rPr>
            <w:rFonts w:cs="v4.2.0" w:hint="eastAsia"/>
            <w:lang w:eastAsia="zh-CN"/>
          </w:rPr>
          <w:t xml:space="preserve"> </w:t>
        </w:r>
      </w:ins>
      <w:ins w:id="95" w:author="Jackson Wang" w:date="2018-05-07T19:33:00Z">
        <w:r w:rsidR="003B4CBC">
          <w:rPr>
            <w:rFonts w:cs="v4.2.0" w:hint="eastAsia"/>
            <w:lang w:eastAsia="zh-CN"/>
          </w:rPr>
          <w:t xml:space="preserve">the </w:t>
        </w:r>
      </w:ins>
      <w:r w:rsidRPr="006803C2">
        <w:rPr>
          <w:rFonts w:cs="v4.2.0" w:hint="eastAsia"/>
          <w:lang w:eastAsia="zh-CN"/>
        </w:rPr>
        <w:t xml:space="preserve">selected </w:t>
      </w:r>
      <w:r w:rsidRPr="006803C2">
        <w:rPr>
          <w:rFonts w:cs="v4.2.0"/>
          <w:lang w:eastAsia="zh-CN"/>
        </w:rPr>
        <w:t>CSI-RS</w:t>
      </w:r>
      <w:ins w:id="96" w:author="Jackson Wang" w:date="2018-05-08T13:10:00Z">
        <w:r w:rsidR="007D215F">
          <w:rPr>
            <w:rFonts w:cs="v4.2.0" w:hint="eastAsia"/>
            <w:lang w:eastAsia="zh-CN"/>
          </w:rPr>
          <w:t xml:space="preserve">, and </w:t>
        </w:r>
        <w:r w:rsidR="007D215F" w:rsidRPr="00A8391E">
          <w:rPr>
            <w:lang w:eastAsia="ko-KR"/>
          </w:rPr>
          <w:t xml:space="preserve">PRACH occasion </w:t>
        </w:r>
        <w:r w:rsidR="007D215F">
          <w:rPr>
            <w:rFonts w:hint="eastAsia"/>
            <w:lang w:eastAsia="zh-CN"/>
          </w:rPr>
          <w:t xml:space="preserve">shall be </w:t>
        </w:r>
        <w:r w:rsidR="007D215F" w:rsidRPr="00A8391E">
          <w:rPr>
            <w:lang w:eastAsia="ko-KR"/>
          </w:rPr>
          <w:t>randomly</w:t>
        </w:r>
        <w:r w:rsidR="007D215F">
          <w:rPr>
            <w:rFonts w:hint="eastAsia"/>
            <w:lang w:eastAsia="zh-CN"/>
          </w:rPr>
          <w:t xml:space="preserve"> selected</w:t>
        </w:r>
        <w:r w:rsidR="007D215F" w:rsidRPr="00A8391E">
          <w:rPr>
            <w:lang w:eastAsia="ko-KR"/>
          </w:rPr>
          <w:t xml:space="preserve"> with equal probability amongst </w:t>
        </w:r>
        <w:r w:rsidR="007D215F">
          <w:rPr>
            <w:rFonts w:hint="eastAsia"/>
            <w:lang w:eastAsia="ko-KR"/>
          </w:rPr>
          <w:t xml:space="preserve">the </w:t>
        </w:r>
        <w:r w:rsidR="007D215F">
          <w:rPr>
            <w:rFonts w:hint="eastAsia"/>
            <w:lang w:eastAsia="zh-CN"/>
          </w:rPr>
          <w:t xml:space="preserve">selected SSB </w:t>
        </w:r>
        <w:proofErr w:type="spellStart"/>
        <w:r w:rsidR="007D215F">
          <w:rPr>
            <w:rFonts w:hint="eastAsia"/>
            <w:lang w:eastAsia="zh-CN"/>
          </w:rPr>
          <w:t>assocated</w:t>
        </w:r>
        <w:proofErr w:type="spellEnd"/>
        <w:r w:rsidR="007D215F">
          <w:rPr>
            <w:rFonts w:hint="eastAsia"/>
            <w:lang w:eastAsia="zh-CN"/>
          </w:rPr>
          <w:t xml:space="preserve"> PRACH </w:t>
        </w:r>
        <w:r w:rsidR="007D215F">
          <w:rPr>
            <w:lang w:eastAsia="zh-CN"/>
          </w:rPr>
          <w:t>occasions</w:t>
        </w:r>
        <w:r w:rsidR="007D215F">
          <w:rPr>
            <w:rFonts w:hint="eastAsia"/>
            <w:lang w:eastAsia="zh-CN"/>
          </w:rPr>
          <w:t xml:space="preserve"> or the selected CSI-RS associated </w:t>
        </w:r>
        <w:r w:rsidR="007D215F">
          <w:rPr>
            <w:rFonts w:hint="eastAsia"/>
            <w:lang w:eastAsia="ko-KR"/>
          </w:rPr>
          <w:t xml:space="preserve">PRACH occasions </w:t>
        </w:r>
        <w:r w:rsidR="007D215F">
          <w:rPr>
            <w:lang w:eastAsia="ko-KR"/>
          </w:rPr>
          <w:t>occurring</w:t>
        </w:r>
        <w:r w:rsidR="007D215F">
          <w:rPr>
            <w:rFonts w:hint="eastAsia"/>
            <w:lang w:eastAsia="ko-KR"/>
          </w:rPr>
          <w:t xml:space="preserve"> simultaneously but on different subcarriers</w:t>
        </w:r>
      </w:ins>
      <w:r w:rsidRPr="006803C2">
        <w:rPr>
          <w:rFonts w:cs="v4.2.0" w:hint="eastAsia"/>
          <w:lang w:eastAsia="zh-CN"/>
        </w:rPr>
        <w:t xml:space="preserve">, </w:t>
      </w:r>
      <w:r w:rsidRPr="006803C2">
        <w:rPr>
          <w:rFonts w:cs="v4.2.0"/>
        </w:rPr>
        <w:t>as specified in clause 5.1.</w:t>
      </w:r>
      <w:r w:rsidRPr="006803C2">
        <w:rPr>
          <w:rFonts w:cs="v4.2.0" w:hint="eastAsia"/>
          <w:lang w:eastAsia="zh-CN"/>
        </w:rPr>
        <w:t>2</w:t>
      </w:r>
      <w:r w:rsidRPr="006803C2">
        <w:rPr>
          <w:rFonts w:cs="v4.2.0"/>
        </w:rPr>
        <w:t xml:space="preserve"> 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rPr>
          <w:rFonts w:cs="v4.2.0" w:hint="eastAsia"/>
          <w:lang w:eastAsia="zh-CN"/>
        </w:rPr>
        <w:t>.</w:t>
      </w:r>
    </w:p>
    <w:p w:rsidR="007D5DFF" w:rsidRPr="00EC4178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EC4178">
        <w:rPr>
          <w:lang w:eastAsia="zh-CN"/>
        </w:rPr>
        <w:t>6.2.2.</w:t>
      </w:r>
      <w:r w:rsidRPr="00EC4178">
        <w:rPr>
          <w:rFonts w:hint="eastAsia"/>
          <w:lang w:eastAsia="zh-CN"/>
        </w:rPr>
        <w:t>2</w:t>
      </w:r>
      <w:r w:rsidRPr="00EC4178">
        <w:rPr>
          <w:lang w:eastAsia="zh-CN"/>
        </w:rPr>
        <w:t>.</w:t>
      </w:r>
      <w:r w:rsidRPr="00EC4178">
        <w:rPr>
          <w:rFonts w:hint="eastAsia"/>
          <w:lang w:eastAsia="zh-CN"/>
        </w:rPr>
        <w:t>2.2</w:t>
      </w:r>
      <w:r w:rsidRPr="00EC4178">
        <w:rPr>
          <w:rFonts w:hint="eastAsia"/>
          <w:lang w:eastAsia="zh-CN"/>
        </w:rPr>
        <w:tab/>
      </w:r>
      <w:r w:rsidRPr="00EC4178">
        <w:rPr>
          <w:lang w:eastAsia="zh-CN"/>
        </w:rPr>
        <w:t>Correct behaviour when receiving Random Access Response</w:t>
      </w:r>
    </w:p>
    <w:p w:rsidR="007D5DFF" w:rsidRPr="006803C2" w:rsidRDefault="007D5DFF" w:rsidP="007D5DFF">
      <w:pPr>
        <w:rPr>
          <w:lang w:eastAsia="zh-CN"/>
        </w:rPr>
      </w:pPr>
      <w:r w:rsidRPr="00B52C41">
        <w:t>The UE may stop monitoring for Random Access Response(s)</w:t>
      </w:r>
      <w:del w:id="97" w:author="Jackson Wang" w:date="2018-05-08T10:54:00Z">
        <w:r w:rsidRPr="00B52C41" w:rsidDel="00B52C41">
          <w:delText xml:space="preserve"> </w:delText>
        </w:r>
        <w:r w:rsidRPr="00B52C41" w:rsidDel="00B52C41">
          <w:rPr>
            <w:lang w:eastAsia="zh-CN"/>
          </w:rPr>
          <w:delText>and shall stop transmitting remaining preambles if ‘multiple preamble transmission’ signalled</w:delText>
        </w:r>
      </w:del>
      <w:r w:rsidRPr="00B52C41">
        <w:rPr>
          <w:rFonts w:hint="eastAsia"/>
          <w:lang w:eastAsia="zh-CN"/>
        </w:rPr>
        <w:t xml:space="preserve">, </w:t>
      </w:r>
      <w:r w:rsidRPr="00B52C41">
        <w:t>if the Random Access Response contains a Random Access Preamble</w:t>
      </w:r>
      <w:r w:rsidRPr="006803C2">
        <w:t xml:space="preserve"> identifier corresponding to the transmitted Random Access Preamble</w:t>
      </w:r>
      <w:r w:rsidRPr="006803C2">
        <w:rPr>
          <w:rFonts w:hint="eastAsia"/>
          <w:lang w:eastAsia="zh-CN"/>
        </w:rPr>
        <w:t>, unless the random access procedure is initialized for Other SI request from UE</w:t>
      </w:r>
      <w:r w:rsidRPr="006803C2">
        <w:t>.</w:t>
      </w:r>
    </w:p>
    <w:p w:rsidR="007D5DFF" w:rsidRPr="006803C2" w:rsidRDefault="007D5DFF" w:rsidP="007D5DFF">
      <w:pPr>
        <w:rPr>
          <w:lang w:eastAsia="zh-CN"/>
        </w:rPr>
      </w:pPr>
      <w:r w:rsidRPr="006803C2">
        <w:lastRenderedPageBreak/>
        <w:t xml:space="preserve">The UE may stop monitoring for Random Access Response(s) and shall </w:t>
      </w:r>
      <w:r w:rsidRPr="006803C2">
        <w:rPr>
          <w:rFonts w:hint="eastAsia"/>
          <w:lang w:eastAsia="zh-CN"/>
        </w:rPr>
        <w:t xml:space="preserve">monitor the </w:t>
      </w:r>
      <w:r w:rsidRPr="006803C2">
        <w:rPr>
          <w:lang w:eastAsia="zh-CN"/>
        </w:rPr>
        <w:t>Other</w:t>
      </w:r>
      <w:r w:rsidRPr="006803C2">
        <w:rPr>
          <w:rFonts w:hint="eastAsia"/>
          <w:lang w:eastAsia="zh-CN"/>
        </w:rPr>
        <w:t xml:space="preserve"> SI transmission</w:t>
      </w:r>
      <w:r w:rsidRPr="006803C2">
        <w:t xml:space="preserve"> if the Random Access Response </w:t>
      </w:r>
      <w:r w:rsidRPr="006803C2">
        <w:rPr>
          <w:rFonts w:hint="eastAsia"/>
          <w:lang w:eastAsia="zh-CN"/>
        </w:rPr>
        <w:t xml:space="preserve">only </w:t>
      </w:r>
      <w:r w:rsidRPr="006803C2">
        <w:t xml:space="preserve">contains a Random Access Preamble identifier </w:t>
      </w:r>
      <w:r w:rsidRPr="006803C2">
        <w:rPr>
          <w:rFonts w:hint="eastAsia"/>
          <w:lang w:eastAsia="zh-CN"/>
        </w:rPr>
        <w:t xml:space="preserve">which is </w:t>
      </w:r>
      <w:r w:rsidRPr="006803C2">
        <w:t>corresponding to the transmitted Random Access Preamble</w:t>
      </w:r>
      <w:r w:rsidRPr="006803C2">
        <w:rPr>
          <w:rFonts w:hint="eastAsia"/>
          <w:lang w:eastAsia="zh-CN"/>
        </w:rPr>
        <w:t xml:space="preserve"> and the random access procedure is initialized for SI request from UE</w:t>
      </w:r>
      <w:r w:rsidRPr="006803C2">
        <w:rPr>
          <w:rFonts w:cs="v4.2.0" w:hint="eastAsia"/>
          <w:lang w:eastAsia="zh-CN"/>
        </w:rPr>
        <w:t xml:space="preserve">, </w:t>
      </w:r>
      <w:r w:rsidRPr="006803C2">
        <w:rPr>
          <w:rFonts w:cs="v4.2.0"/>
        </w:rPr>
        <w:t>as specified in clause 5.1.</w:t>
      </w:r>
      <w:r w:rsidRPr="006803C2">
        <w:rPr>
          <w:rFonts w:cs="v4.2.0" w:hint="eastAsia"/>
          <w:lang w:eastAsia="zh-CN"/>
        </w:rPr>
        <w:t>4</w:t>
      </w:r>
      <w:r w:rsidRPr="006803C2">
        <w:rPr>
          <w:rFonts w:cs="v4.2.0"/>
        </w:rPr>
        <w:t xml:space="preserve"> 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t>.</w:t>
      </w:r>
    </w:p>
    <w:p w:rsidR="007D5DFF" w:rsidRPr="006803C2" w:rsidRDefault="007D5DFF" w:rsidP="007D5DFF">
      <w:pPr>
        <w:rPr>
          <w:lang w:eastAsia="zh-CN"/>
        </w:rPr>
      </w:pPr>
      <w:r w:rsidRPr="006803C2">
        <w:t>The UE may stop monitoring for Random Access Response(s)</w:t>
      </w:r>
      <w:r w:rsidRPr="006803C2">
        <w:rPr>
          <w:rFonts w:hint="eastAsia"/>
          <w:lang w:eastAsia="zh-CN"/>
        </w:rPr>
        <w:t>, i</w:t>
      </w:r>
      <w:r w:rsidRPr="006803C2">
        <w:rPr>
          <w:lang w:eastAsia="zh-CN"/>
        </w:rPr>
        <w:t xml:space="preserve">f the </w:t>
      </w:r>
      <w:r w:rsidRPr="006803C2">
        <w:rPr>
          <w:rFonts w:hint="eastAsia"/>
          <w:lang w:eastAsia="zh-CN"/>
        </w:rPr>
        <w:t>contention</w:t>
      </w:r>
      <w:ins w:id="98" w:author="Jackson Wang" w:date="2018-05-07T19:52:00Z">
        <w:r w:rsidR="00B1149F">
          <w:rPr>
            <w:rFonts w:hint="eastAsia"/>
            <w:lang w:eastAsia="zh-CN"/>
          </w:rPr>
          <w:t>-</w:t>
        </w:r>
      </w:ins>
      <w:del w:id="99" w:author="Jackson Wang" w:date="2018-05-07T19:52:00Z">
        <w:r w:rsidRPr="006803C2" w:rsidDel="00B1149F">
          <w:rPr>
            <w:rFonts w:hint="eastAsia"/>
            <w:lang w:eastAsia="zh-CN"/>
          </w:rPr>
          <w:delText xml:space="preserve"> </w:delText>
        </w:r>
      </w:del>
      <w:r w:rsidRPr="006803C2">
        <w:rPr>
          <w:rFonts w:hint="eastAsia"/>
          <w:lang w:eastAsia="zh-CN"/>
        </w:rPr>
        <w:t>free R</w:t>
      </w:r>
      <w:r w:rsidRPr="006803C2">
        <w:rPr>
          <w:lang w:eastAsia="zh-CN"/>
        </w:rPr>
        <w:t xml:space="preserve">andom </w:t>
      </w:r>
      <w:r w:rsidRPr="006803C2">
        <w:rPr>
          <w:rFonts w:hint="eastAsia"/>
          <w:lang w:eastAsia="zh-CN"/>
        </w:rPr>
        <w:t>A</w:t>
      </w:r>
      <w:r w:rsidRPr="006803C2">
        <w:rPr>
          <w:lang w:eastAsia="zh-CN"/>
        </w:rPr>
        <w:t xml:space="preserve">ccess </w:t>
      </w:r>
      <w:r w:rsidRPr="006803C2">
        <w:rPr>
          <w:rFonts w:hint="eastAsia"/>
          <w:lang w:eastAsia="zh-CN"/>
        </w:rPr>
        <w:t>Preamble</w:t>
      </w:r>
      <w:r w:rsidRPr="006803C2">
        <w:rPr>
          <w:lang w:eastAsia="zh-CN"/>
        </w:rPr>
        <w:t xml:space="preserve"> </w:t>
      </w:r>
      <w:r w:rsidRPr="006803C2">
        <w:rPr>
          <w:rFonts w:hint="eastAsia"/>
          <w:lang w:eastAsia="zh-CN"/>
        </w:rPr>
        <w:t>for beam failure recovery request wa</w:t>
      </w:r>
      <w:r w:rsidRPr="006803C2">
        <w:rPr>
          <w:lang w:eastAsia="zh-CN"/>
        </w:rPr>
        <w:t xml:space="preserve">s </w:t>
      </w:r>
      <w:r w:rsidRPr="006803C2">
        <w:rPr>
          <w:rFonts w:hint="eastAsia"/>
          <w:lang w:eastAsia="zh-CN"/>
        </w:rPr>
        <w:t>transmitted and if the PDCCH addressed to UE</w:t>
      </w:r>
      <w:r w:rsidRPr="006803C2">
        <w:rPr>
          <w:lang w:eastAsia="zh-CN"/>
        </w:rPr>
        <w:t>’</w:t>
      </w:r>
      <w:r w:rsidRPr="006803C2">
        <w:rPr>
          <w:rFonts w:hint="eastAsia"/>
          <w:lang w:eastAsia="zh-CN"/>
        </w:rPr>
        <w:t>s C-RNTI is received</w:t>
      </w:r>
      <w:r w:rsidRPr="006803C2">
        <w:rPr>
          <w:rFonts w:cs="v4.2.0" w:hint="eastAsia"/>
          <w:lang w:eastAsia="zh-CN"/>
        </w:rPr>
        <w:t xml:space="preserve">, </w:t>
      </w:r>
      <w:r w:rsidRPr="006803C2">
        <w:rPr>
          <w:rFonts w:cs="v4.2.0"/>
        </w:rPr>
        <w:t>as specified in clause 5.1.</w:t>
      </w:r>
      <w:r w:rsidRPr="006803C2">
        <w:rPr>
          <w:rFonts w:cs="v4.2.0" w:hint="eastAsia"/>
          <w:lang w:eastAsia="zh-CN"/>
        </w:rPr>
        <w:t>4</w:t>
      </w:r>
      <w:r w:rsidRPr="006803C2">
        <w:rPr>
          <w:rFonts w:cs="v4.2.0"/>
        </w:rPr>
        <w:t xml:space="preserve"> 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rPr>
          <w:rFonts w:hint="eastAsia"/>
          <w:lang w:eastAsia="zh-CN"/>
        </w:rPr>
        <w:t xml:space="preserve">. </w:t>
      </w:r>
    </w:p>
    <w:p w:rsidR="007D5DFF" w:rsidRPr="006803C2" w:rsidRDefault="007D5DFF" w:rsidP="007D5DFF">
      <w:pPr>
        <w:rPr>
          <w:rFonts w:cs="v4.2.0"/>
        </w:rPr>
      </w:pPr>
      <w:r w:rsidRPr="006803C2">
        <w:rPr>
          <w:rFonts w:cs="v4.2.0"/>
        </w:rPr>
        <w:t xml:space="preserve">The UE shall </w:t>
      </w:r>
      <w:r w:rsidRPr="006803C2">
        <w:rPr>
          <w:rFonts w:cs="v4.2.0"/>
          <w:lang w:eastAsia="zh-CN"/>
        </w:rPr>
        <w:t xml:space="preserve">again </w:t>
      </w:r>
      <w:r w:rsidRPr="006803C2">
        <w:rPr>
          <w:rFonts w:cs="v4.2.0"/>
        </w:rPr>
        <w:t>perform the Random Access Resource selection procedure defined in clause 5.1.2</w:t>
      </w:r>
      <w:r w:rsidRPr="006803C2">
        <w:rPr>
          <w:rFonts w:cs="v4.2.0" w:hint="eastAsia"/>
          <w:lang w:eastAsia="zh-CN"/>
        </w:rPr>
        <w:t xml:space="preserve"> </w:t>
      </w:r>
      <w:r w:rsidRPr="006803C2">
        <w:rPr>
          <w:rFonts w:cs="v4.2.0"/>
        </w:rPr>
        <w:t>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rPr>
          <w:rFonts w:cs="v4.2.0" w:hint="eastAsia"/>
          <w:lang w:eastAsia="zh-CN"/>
        </w:rPr>
        <w:t xml:space="preserve"> for the </w:t>
      </w:r>
      <w:r w:rsidRPr="006803C2">
        <w:rPr>
          <w:rFonts w:cs="v4.2.0"/>
          <w:lang w:eastAsia="zh-CN"/>
        </w:rPr>
        <w:t>next available PRACH occasion</w:t>
      </w:r>
      <w:r w:rsidRPr="006803C2">
        <w:rPr>
          <w:rFonts w:cs="v4.2.0" w:hint="eastAsia"/>
          <w:lang w:eastAsia="zh-CN"/>
        </w:rPr>
        <w:t xml:space="preserve">, and </w:t>
      </w:r>
      <w:r w:rsidRPr="006803C2">
        <w:t>transmit the preamble</w:t>
      </w:r>
      <w:r w:rsidRPr="006803C2">
        <w:rPr>
          <w:i/>
        </w:rPr>
        <w:t xml:space="preserve"> </w:t>
      </w:r>
      <w:r w:rsidRPr="006803C2">
        <w:rPr>
          <w:rFonts w:cs="v4.2.0"/>
        </w:rPr>
        <w:t>with the calculated PRACH transmission power</w:t>
      </w:r>
      <w:r w:rsidRPr="006803C2">
        <w:t xml:space="preserve"> if all received Random Access Responses contain Random Access Preamble identifiers that do not match the transmitted Random Access Preamble.</w:t>
      </w:r>
    </w:p>
    <w:p w:rsidR="007D5DFF" w:rsidRPr="006803C2" w:rsidRDefault="007D5DFF" w:rsidP="007D5DFF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lang w:eastAsia="zh-CN"/>
        </w:rPr>
      </w:pPr>
      <w:r w:rsidRPr="006803C2">
        <w:rPr>
          <w:lang w:eastAsia="zh-CN"/>
        </w:rPr>
        <w:t>6.2.2.</w:t>
      </w:r>
      <w:r w:rsidRPr="006803C2">
        <w:rPr>
          <w:rFonts w:hint="eastAsia"/>
          <w:lang w:eastAsia="zh-CN"/>
        </w:rPr>
        <w:t>2</w:t>
      </w:r>
      <w:r w:rsidRPr="006803C2">
        <w:rPr>
          <w:lang w:eastAsia="zh-CN"/>
        </w:rPr>
        <w:t>.</w:t>
      </w:r>
      <w:r w:rsidRPr="006803C2">
        <w:rPr>
          <w:rFonts w:hint="eastAsia"/>
          <w:lang w:eastAsia="zh-CN"/>
        </w:rPr>
        <w:t>2.3</w:t>
      </w:r>
      <w:r w:rsidRPr="006803C2">
        <w:rPr>
          <w:lang w:eastAsia="zh-CN"/>
        </w:rPr>
        <w:tab/>
        <w:t>Correct behaviour when not receiving Random Access Response</w:t>
      </w:r>
    </w:p>
    <w:p w:rsidR="007D5DFF" w:rsidRPr="00403A83" w:rsidRDefault="007D5DFF" w:rsidP="007D5DFF">
      <w:pPr>
        <w:rPr>
          <w:lang w:eastAsia="zh-CN"/>
        </w:rPr>
      </w:pPr>
      <w:r w:rsidRPr="006803C2">
        <w:rPr>
          <w:rFonts w:cs="v4.2.0"/>
        </w:rPr>
        <w:t xml:space="preserve">The UE shall </w:t>
      </w:r>
      <w:r w:rsidRPr="006803C2">
        <w:rPr>
          <w:rFonts w:cs="v4.2.0"/>
          <w:lang w:eastAsia="zh-CN"/>
        </w:rPr>
        <w:t xml:space="preserve">again </w:t>
      </w:r>
      <w:r w:rsidRPr="006803C2">
        <w:rPr>
          <w:rFonts w:cs="v4.2.0"/>
        </w:rPr>
        <w:t>perform the Random Access Resource selection procedure defined in clause 5.1.2</w:t>
      </w:r>
      <w:r w:rsidRPr="006803C2">
        <w:rPr>
          <w:rFonts w:cs="v4.2.0" w:hint="eastAsia"/>
          <w:lang w:eastAsia="zh-CN"/>
        </w:rPr>
        <w:t xml:space="preserve"> </w:t>
      </w:r>
      <w:r w:rsidRPr="006803C2">
        <w:rPr>
          <w:rFonts w:cs="v4.2.0"/>
        </w:rPr>
        <w:t>in TS 3</w:t>
      </w:r>
      <w:r w:rsidRPr="006803C2">
        <w:rPr>
          <w:rFonts w:cs="v4.2.0" w:hint="eastAsia"/>
          <w:lang w:eastAsia="zh-CN"/>
        </w:rPr>
        <w:t>8</w:t>
      </w:r>
      <w:r w:rsidRPr="006803C2">
        <w:rPr>
          <w:rFonts w:cs="v4.2.0"/>
        </w:rPr>
        <w:t>.321 [7]</w:t>
      </w:r>
      <w:r w:rsidRPr="006803C2">
        <w:rPr>
          <w:rFonts w:cs="v4.2.0" w:hint="eastAsia"/>
          <w:lang w:eastAsia="zh-CN"/>
        </w:rPr>
        <w:t xml:space="preserve"> for the </w:t>
      </w:r>
      <w:r w:rsidRPr="006803C2">
        <w:rPr>
          <w:rFonts w:cs="v4.2.0"/>
          <w:lang w:eastAsia="zh-CN"/>
        </w:rPr>
        <w:t>next available PRACH occasion</w:t>
      </w:r>
      <w:r w:rsidRPr="006803C2">
        <w:rPr>
          <w:rFonts w:cs="v4.2.0" w:hint="eastAsia"/>
          <w:lang w:eastAsia="zh-CN"/>
        </w:rPr>
        <w:t>,</w:t>
      </w:r>
      <w:r w:rsidRPr="006803C2">
        <w:t xml:space="preserve"> </w:t>
      </w:r>
      <w:r w:rsidRPr="006803C2">
        <w:rPr>
          <w:rFonts w:hint="eastAsia"/>
          <w:lang w:eastAsia="zh-CN"/>
        </w:rPr>
        <w:t>and</w:t>
      </w:r>
      <w:r w:rsidRPr="006803C2">
        <w:t xml:space="preserve"> transmit the preamble</w:t>
      </w:r>
      <w:r w:rsidRPr="006803C2">
        <w:rPr>
          <w:rFonts w:cs="v4.2.0"/>
        </w:rPr>
        <w:t xml:space="preserve"> with the calculated PRACH transmission power</w:t>
      </w:r>
      <w:r w:rsidRPr="006803C2">
        <w:rPr>
          <w:rFonts w:cs="v4.2.0" w:hint="eastAsia"/>
          <w:lang w:eastAsia="zh-CN"/>
        </w:rPr>
        <w:t xml:space="preserve">, </w:t>
      </w:r>
      <w:r w:rsidRPr="006803C2">
        <w:rPr>
          <w:noProof/>
          <w:lang w:eastAsia="zh-CN"/>
        </w:rPr>
        <w:t>if no Random Access Response is received within the RA Response window</w:t>
      </w:r>
      <w:ins w:id="100" w:author="Jackson Wang" w:date="2018-05-07T20:03:00Z">
        <w:r w:rsidR="00636F0B">
          <w:rPr>
            <w:rFonts w:hint="eastAsia"/>
            <w:noProof/>
            <w:lang w:eastAsia="zh-CN"/>
          </w:rPr>
          <w:t xml:space="preserve"> configured in </w:t>
        </w:r>
        <w:r w:rsidR="00636F0B" w:rsidRPr="00242093">
          <w:rPr>
            <w:rFonts w:hint="eastAsia"/>
            <w:i/>
            <w:noProof/>
            <w:lang w:eastAsia="zh-CN"/>
          </w:rPr>
          <w:t>RACH-ConfigCommon</w:t>
        </w:r>
      </w:ins>
      <w:r w:rsidRPr="006803C2">
        <w:rPr>
          <w:rFonts w:hint="eastAsia"/>
          <w:noProof/>
          <w:lang w:eastAsia="zh-CN"/>
        </w:rPr>
        <w:t xml:space="preserve"> or if no PDCCH addressed to UE</w:t>
      </w:r>
      <w:r w:rsidRPr="006803C2">
        <w:rPr>
          <w:noProof/>
          <w:lang w:eastAsia="zh-CN"/>
        </w:rPr>
        <w:t>’</w:t>
      </w:r>
      <w:r w:rsidRPr="006803C2">
        <w:rPr>
          <w:rFonts w:hint="eastAsia"/>
          <w:noProof/>
          <w:lang w:eastAsia="zh-CN"/>
        </w:rPr>
        <w:t xml:space="preserve">s C-RNTI is received within the </w:t>
      </w:r>
      <w:del w:id="101" w:author="Jackson Wang" w:date="2018-05-07T20:02:00Z">
        <w:r w:rsidRPr="00636F0B" w:rsidDel="00636F0B">
          <w:rPr>
            <w:rFonts w:hint="eastAsia"/>
            <w:noProof/>
            <w:lang w:eastAsia="zh-CN"/>
          </w:rPr>
          <w:delText>BFR</w:delText>
        </w:r>
        <w:r w:rsidRPr="006803C2" w:rsidDel="00636F0B">
          <w:rPr>
            <w:rFonts w:hint="eastAsia"/>
            <w:noProof/>
            <w:lang w:eastAsia="zh-CN"/>
          </w:rPr>
          <w:delText xml:space="preserve"> </w:delText>
        </w:r>
      </w:del>
      <w:ins w:id="102" w:author="Jackson Wang" w:date="2018-05-07T20:02:00Z">
        <w:r w:rsidR="00636F0B">
          <w:rPr>
            <w:rFonts w:hint="eastAsia"/>
            <w:noProof/>
            <w:lang w:eastAsia="zh-CN"/>
          </w:rPr>
          <w:t>RA</w:t>
        </w:r>
        <w:r w:rsidR="00636F0B" w:rsidRPr="006803C2">
          <w:rPr>
            <w:rFonts w:hint="eastAsia"/>
            <w:noProof/>
            <w:lang w:eastAsia="zh-CN"/>
          </w:rPr>
          <w:t xml:space="preserve"> </w:t>
        </w:r>
      </w:ins>
      <w:r w:rsidRPr="006803C2">
        <w:rPr>
          <w:rFonts w:hint="eastAsia"/>
          <w:noProof/>
          <w:lang w:eastAsia="zh-CN"/>
        </w:rPr>
        <w:t>Response window</w:t>
      </w:r>
      <w:ins w:id="103" w:author="Jackson Wang" w:date="2018-05-07T20:04:00Z">
        <w:r w:rsidR="00242093">
          <w:rPr>
            <w:rFonts w:hint="eastAsia"/>
            <w:noProof/>
            <w:lang w:eastAsia="zh-CN"/>
          </w:rPr>
          <w:t xml:space="preserve"> configured in </w:t>
        </w:r>
        <w:r w:rsidR="00242093" w:rsidRPr="00242093">
          <w:rPr>
            <w:rFonts w:hint="eastAsia"/>
            <w:i/>
            <w:noProof/>
            <w:lang w:eastAsia="zh-CN"/>
          </w:rPr>
          <w:t>BeamFailureRecoveryConfig</w:t>
        </w:r>
      </w:ins>
      <w:r w:rsidRPr="006803C2">
        <w:rPr>
          <w:rFonts w:hint="eastAsia"/>
          <w:noProof/>
          <w:lang w:eastAsia="zh-CN"/>
        </w:rPr>
        <w:t>,</w:t>
      </w:r>
      <w:ins w:id="104" w:author="Jackson Wang" w:date="2018-05-07T20:04:00Z">
        <w:r w:rsidR="00242093">
          <w:rPr>
            <w:rFonts w:hint="eastAsia"/>
            <w:noProof/>
            <w:lang w:eastAsia="zh-CN"/>
          </w:rPr>
          <w:t xml:space="preserve"> </w:t>
        </w:r>
      </w:ins>
      <w:r w:rsidRPr="006803C2">
        <w:rPr>
          <w:rFonts w:hint="eastAsia"/>
          <w:noProof/>
          <w:lang w:eastAsia="zh-CN"/>
        </w:rPr>
        <w:t>as</w:t>
      </w:r>
      <w:r w:rsidRPr="006803C2">
        <w:t xml:space="preserve"> defined in clause 5.1.4 </w:t>
      </w:r>
      <w:r w:rsidRPr="006803C2">
        <w:rPr>
          <w:rFonts w:hint="eastAsia"/>
          <w:lang w:eastAsia="zh-CN"/>
        </w:rPr>
        <w:t xml:space="preserve">in </w:t>
      </w:r>
      <w:r w:rsidRPr="006803C2">
        <w:t>TS 3</w:t>
      </w:r>
      <w:r w:rsidRPr="006803C2">
        <w:rPr>
          <w:rFonts w:hint="eastAsia"/>
          <w:lang w:eastAsia="zh-CN"/>
        </w:rPr>
        <w:t>8</w:t>
      </w:r>
      <w:r w:rsidRPr="006803C2">
        <w:t>.321</w:t>
      </w:r>
      <w:r w:rsidRPr="006803C2">
        <w:rPr>
          <w:rFonts w:hint="eastAsia"/>
          <w:lang w:eastAsia="zh-CN"/>
        </w:rPr>
        <w:t xml:space="preserve"> [7]</w:t>
      </w:r>
      <w:r w:rsidRPr="006803C2">
        <w:t>.</w:t>
      </w:r>
    </w:p>
    <w:p w:rsidR="007D5DFF" w:rsidRPr="00136F68" w:rsidRDefault="007D5DFF" w:rsidP="007D5DFF">
      <w:pPr>
        <w:pStyle w:val="Heading5"/>
        <w:rPr>
          <w:lang w:eastAsia="zh-CN"/>
        </w:rPr>
      </w:pPr>
      <w:bookmarkStart w:id="105" w:name="_Toc503256072"/>
      <w:r w:rsidRPr="00136F68">
        <w:rPr>
          <w:lang w:eastAsia="zh-CN"/>
        </w:rPr>
        <w:t>6.2.2.2</w:t>
      </w:r>
      <w:r w:rsidRPr="00136F68">
        <w:rPr>
          <w:rFonts w:hint="eastAsia"/>
          <w:lang w:eastAsia="zh-CN"/>
        </w:rPr>
        <w:t>.3</w:t>
      </w:r>
      <w:r w:rsidRPr="00136F68">
        <w:rPr>
          <w:lang w:eastAsia="zh-CN"/>
        </w:rPr>
        <w:tab/>
        <w:t>UE behaviour when configured with supplementary UL</w:t>
      </w:r>
      <w:bookmarkEnd w:id="105"/>
    </w:p>
    <w:p w:rsidR="007D5DFF" w:rsidRPr="00EC4178" w:rsidRDefault="007D5DFF" w:rsidP="007D5DFF">
      <w:pPr>
        <w:rPr>
          <w:lang w:eastAsia="zh-CN"/>
        </w:rPr>
      </w:pPr>
      <w:r w:rsidRPr="00EC4178">
        <w:t xml:space="preserve">In addition to the requirements defined in </w:t>
      </w:r>
      <w:r w:rsidRPr="00EC4178">
        <w:rPr>
          <w:rFonts w:hint="eastAsia"/>
          <w:lang w:eastAsia="zh-CN"/>
        </w:rPr>
        <w:t xml:space="preserve">clause </w:t>
      </w:r>
      <w:r w:rsidRPr="00EC4178">
        <w:t>6.2.2</w:t>
      </w:r>
      <w:r>
        <w:t>.2</w:t>
      </w:r>
      <w:r w:rsidRPr="00EC4178">
        <w:t>.1 and 6.2.</w:t>
      </w:r>
      <w:r>
        <w:t>2.</w:t>
      </w:r>
      <w:r w:rsidRPr="00EC4178">
        <w:t xml:space="preserve">2.2, </w:t>
      </w:r>
      <w:r w:rsidRPr="00EC4178">
        <w:rPr>
          <w:rFonts w:hint="eastAsia"/>
          <w:lang w:eastAsia="zh-CN"/>
        </w:rPr>
        <w:t>a</w:t>
      </w:r>
      <w:r w:rsidRPr="00EC4178">
        <w:t xml:space="preserve"> UE configured with supplementary UL carrier shall use RACH configuration for the supplementary UL carrier contained in RMSI and RRC dedicated </w:t>
      </w:r>
      <w:r w:rsidRPr="00136F68">
        <w:t xml:space="preserve">signalling. </w:t>
      </w:r>
      <w:r w:rsidRPr="00136F68">
        <w:rPr>
          <w:rFonts w:hint="eastAsia"/>
          <w:lang w:eastAsia="zh-CN"/>
        </w:rPr>
        <w:t>If the cell for the random access procedure is configured with supplementary UL, t</w:t>
      </w:r>
      <w:r w:rsidRPr="00136F68">
        <w:t>he UE shall transmit</w:t>
      </w:r>
      <w:r w:rsidRPr="00EC4178">
        <w:t xml:space="preserve"> or re-transmit PRACH preamble on the supplementary UL carrier if the SS-RSRP measured by the UE on the DL carrier is lower than the </w:t>
      </w:r>
      <w:proofErr w:type="spellStart"/>
      <w:ins w:id="106" w:author="Jackson Wang" w:date="2018-05-08T10:18:00Z">
        <w:r w:rsidR="009B6A74">
          <w:rPr>
            <w:i/>
            <w:lang w:eastAsia="ko-KR"/>
          </w:rPr>
          <w:t>rsrp</w:t>
        </w:r>
        <w:proofErr w:type="spellEnd"/>
        <w:r w:rsidR="009B6A74">
          <w:rPr>
            <w:i/>
            <w:lang w:eastAsia="ko-KR"/>
          </w:rPr>
          <w:t>-</w:t>
        </w:r>
        <w:proofErr w:type="spellStart"/>
        <w:r w:rsidR="009B6A74">
          <w:rPr>
            <w:i/>
            <w:lang w:eastAsia="ko-KR"/>
          </w:rPr>
          <w:t>ThresholdSSB</w:t>
        </w:r>
        <w:proofErr w:type="spellEnd"/>
        <w:r w:rsidR="009B6A74">
          <w:rPr>
            <w:i/>
            <w:lang w:eastAsia="ko-KR"/>
          </w:rPr>
          <w:t>-SUL</w:t>
        </w:r>
      </w:ins>
      <w:del w:id="107" w:author="Jackson Wang" w:date="2018-05-08T10:18:00Z">
        <w:r w:rsidDel="009B6A74">
          <w:rPr>
            <w:rFonts w:hint="eastAsia"/>
            <w:i/>
            <w:iCs/>
            <w:lang w:eastAsia="zh-CN"/>
          </w:rPr>
          <w:delText>sul-RSRP-Threshold</w:delText>
        </w:r>
      </w:del>
      <w:r w:rsidRPr="00EC4178">
        <w:rPr>
          <w:i/>
          <w:iCs/>
        </w:rPr>
        <w:t xml:space="preserve"> </w:t>
      </w:r>
      <w:r w:rsidRPr="00EC4178">
        <w:t>as defined in TS 38.331 [2].</w:t>
      </w: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6023CE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C8C" w:rsidRDefault="00F91C8C">
      <w:r>
        <w:separator/>
      </w:r>
    </w:p>
  </w:endnote>
  <w:endnote w:type="continuationSeparator" w:id="0">
    <w:p w:rsidR="00F91C8C" w:rsidRDefault="00F9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C8C" w:rsidRDefault="00F91C8C">
      <w:r>
        <w:separator/>
      </w:r>
    </w:p>
  </w:footnote>
  <w:footnote w:type="continuationSeparator" w:id="0">
    <w:p w:rsidR="00F91C8C" w:rsidRDefault="00F91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S38.133 Editor">
    <w15:presenceInfo w15:providerId="None" w15:userId="TS38.133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2E4A"/>
    <w:rsid w:val="00032730"/>
    <w:rsid w:val="00035312"/>
    <w:rsid w:val="0003604A"/>
    <w:rsid w:val="000463FB"/>
    <w:rsid w:val="00050F7D"/>
    <w:rsid w:val="00053109"/>
    <w:rsid w:val="00071E17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416AD"/>
    <w:rsid w:val="00145D43"/>
    <w:rsid w:val="00170331"/>
    <w:rsid w:val="0017509D"/>
    <w:rsid w:val="0017776E"/>
    <w:rsid w:val="00186A9B"/>
    <w:rsid w:val="00192C46"/>
    <w:rsid w:val="001A072D"/>
    <w:rsid w:val="001A403C"/>
    <w:rsid w:val="001A7B60"/>
    <w:rsid w:val="001B7A65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5409"/>
    <w:rsid w:val="00335A2D"/>
    <w:rsid w:val="003364EC"/>
    <w:rsid w:val="003368C1"/>
    <w:rsid w:val="003674C5"/>
    <w:rsid w:val="003875E4"/>
    <w:rsid w:val="00392713"/>
    <w:rsid w:val="00393327"/>
    <w:rsid w:val="003A47EE"/>
    <w:rsid w:val="003A4E86"/>
    <w:rsid w:val="003B3526"/>
    <w:rsid w:val="003B4CBC"/>
    <w:rsid w:val="003B5BB7"/>
    <w:rsid w:val="003C245A"/>
    <w:rsid w:val="003C35B9"/>
    <w:rsid w:val="003E1A36"/>
    <w:rsid w:val="003E402B"/>
    <w:rsid w:val="003E673B"/>
    <w:rsid w:val="003F131C"/>
    <w:rsid w:val="003F2525"/>
    <w:rsid w:val="004024A6"/>
    <w:rsid w:val="00403A83"/>
    <w:rsid w:val="0040640A"/>
    <w:rsid w:val="004242F1"/>
    <w:rsid w:val="00434524"/>
    <w:rsid w:val="00440174"/>
    <w:rsid w:val="004725C3"/>
    <w:rsid w:val="00484A2E"/>
    <w:rsid w:val="00491C84"/>
    <w:rsid w:val="004A6F02"/>
    <w:rsid w:val="004B75B7"/>
    <w:rsid w:val="004D35F0"/>
    <w:rsid w:val="004D79EC"/>
    <w:rsid w:val="004E105D"/>
    <w:rsid w:val="004F61DB"/>
    <w:rsid w:val="004F67B8"/>
    <w:rsid w:val="00503DBA"/>
    <w:rsid w:val="00505FBB"/>
    <w:rsid w:val="005114A1"/>
    <w:rsid w:val="00512B15"/>
    <w:rsid w:val="0051580D"/>
    <w:rsid w:val="005207C8"/>
    <w:rsid w:val="0053149A"/>
    <w:rsid w:val="00542A65"/>
    <w:rsid w:val="00550ECC"/>
    <w:rsid w:val="005648BC"/>
    <w:rsid w:val="0056794A"/>
    <w:rsid w:val="00574F23"/>
    <w:rsid w:val="00592D74"/>
    <w:rsid w:val="005950C5"/>
    <w:rsid w:val="005A22DD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4840"/>
    <w:rsid w:val="0066530B"/>
    <w:rsid w:val="00670B0B"/>
    <w:rsid w:val="00670F6B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F686C"/>
    <w:rsid w:val="009124CE"/>
    <w:rsid w:val="009209A0"/>
    <w:rsid w:val="00930F1D"/>
    <w:rsid w:val="0093445E"/>
    <w:rsid w:val="009539CB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E3297"/>
    <w:rsid w:val="009E729C"/>
    <w:rsid w:val="009F734F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6827"/>
    <w:rsid w:val="00AA02EE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7B97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37E85"/>
    <w:rsid w:val="00D52EF0"/>
    <w:rsid w:val="00D81224"/>
    <w:rsid w:val="00D902F8"/>
    <w:rsid w:val="00DA1E4B"/>
    <w:rsid w:val="00DB68DE"/>
    <w:rsid w:val="00DB6A75"/>
    <w:rsid w:val="00DD70C1"/>
    <w:rsid w:val="00DE34CF"/>
    <w:rsid w:val="00E03A33"/>
    <w:rsid w:val="00E044E3"/>
    <w:rsid w:val="00E126A7"/>
    <w:rsid w:val="00E216B6"/>
    <w:rsid w:val="00E23158"/>
    <w:rsid w:val="00E3364C"/>
    <w:rsid w:val="00E37B5E"/>
    <w:rsid w:val="00E402B6"/>
    <w:rsid w:val="00E77651"/>
    <w:rsid w:val="00E871CE"/>
    <w:rsid w:val="00E87617"/>
    <w:rsid w:val="00E87B8B"/>
    <w:rsid w:val="00E975B9"/>
    <w:rsid w:val="00ED31E7"/>
    <w:rsid w:val="00EE7D7C"/>
    <w:rsid w:val="00EF24DD"/>
    <w:rsid w:val="00EF6325"/>
    <w:rsid w:val="00F104D2"/>
    <w:rsid w:val="00F11A1C"/>
    <w:rsid w:val="00F25D98"/>
    <w:rsid w:val="00F300FB"/>
    <w:rsid w:val="00F361AE"/>
    <w:rsid w:val="00F3739A"/>
    <w:rsid w:val="00F50BD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5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Jackson Wang</cp:lastModifiedBy>
  <cp:revision>17</cp:revision>
  <cp:lastPrinted>2018-01-30T17:18:00Z</cp:lastPrinted>
  <dcterms:created xsi:type="dcterms:W3CDTF">2018-02-10T01:14:00Z</dcterms:created>
  <dcterms:modified xsi:type="dcterms:W3CDTF">2018-05-14T07:56:00Z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